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pPr w:leftFromText="180" w:rightFromText="180" w:vertAnchor="text" w:tblpXSpec="center" w:tblpY="1"/>
        <w:tblOverlap w:val="never"/>
        <w:tblW w:w="5001" w:type="pct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950"/>
        <w:gridCol w:w="250"/>
        <w:gridCol w:w="4710"/>
        <w:gridCol w:w="15"/>
        <w:gridCol w:w="377"/>
        <w:gridCol w:w="4821"/>
      </w:tblGrid>
      <w:tr w:rsidRPr="005F0F31" w:rsidR="00E15E25" w:rsidTr="488C0E5A" w14:paraId="3BE110B6" w14:textId="77777777">
        <w:trPr>
          <w:trHeight w:val="4140"/>
        </w:trPr>
        <w:tc>
          <w:tcPr>
            <w:tcW w:w="4950" w:type="dxa"/>
            <w:vMerge w:val="restart"/>
            <w:tcBorders>
              <w:bottom w:val="nil"/>
            </w:tcBorders>
            <w:tcMar/>
          </w:tcPr>
          <w:p w:rsidRPr="00F31D34" w:rsidR="00F31D34" w:rsidP="00012CA5" w:rsidRDefault="00F31D34" w14:paraId="1A103F1D" w14:textId="5BD00A84">
            <w:pPr>
              <w:pStyle w:val="Heading4"/>
              <w:ind w:right="507"/>
              <w:rPr>
                <w:rFonts w:ascii="Candara" w:hAnsi="Candara"/>
                <w:color w:val="373545" w:themeColor="text2"/>
                <w:sz w:val="32"/>
              </w:rPr>
            </w:pPr>
            <w:r w:rsidRPr="00662D24">
              <w:rPr>
                <w:rFonts w:ascii="Candara" w:hAnsi="Candara"/>
                <w:color w:val="373545" w:themeColor="text2"/>
                <w:sz w:val="32"/>
              </w:rPr>
              <w:t>Creating BC</w:t>
            </w:r>
            <w:r w:rsidR="00E758B5">
              <w:rPr>
                <w:rFonts w:ascii="Candara" w:hAnsi="Candara"/>
                <w:color w:val="373545" w:themeColor="text2"/>
                <w:sz w:val="32"/>
              </w:rPr>
              <w:t>/</w:t>
            </w:r>
            <w:r w:rsidRPr="00662D24">
              <w:rPr>
                <w:rFonts w:ascii="Candara" w:hAnsi="Candara"/>
                <w:color w:val="373545" w:themeColor="text2"/>
                <w:sz w:val="32"/>
              </w:rPr>
              <w:t>WC on Rounds</w:t>
            </w:r>
          </w:p>
          <w:p w:rsidR="00F31D34" w:rsidP="00F31D34" w:rsidRDefault="00F31D34" w14:paraId="3B160C8B" w14:textId="5D36DCE2">
            <w:pPr>
              <w:ind w:right="410"/>
              <w:jc w:val="both"/>
              <w:rPr>
                <w:rFonts w:ascii="Candara" w:hAnsi="Candara"/>
              </w:rPr>
            </w:pPr>
            <w:r w:rsidRPr="6A6ED114">
              <w:rPr>
                <w:rFonts w:ascii="Candara" w:hAnsi="Candara"/>
              </w:rPr>
              <w:t xml:space="preserve">The </w:t>
            </w:r>
            <w:r w:rsidR="008C099D">
              <w:rPr>
                <w:rFonts w:ascii="Candara" w:hAnsi="Candara"/>
              </w:rPr>
              <w:t>ICU</w:t>
            </w:r>
            <w:r w:rsidRPr="6A6ED114" w:rsidR="008C099D">
              <w:rPr>
                <w:rFonts w:ascii="Candara" w:hAnsi="Candara"/>
              </w:rPr>
              <w:t xml:space="preserve"> </w:t>
            </w:r>
            <w:r w:rsidRPr="6A6ED114">
              <w:rPr>
                <w:rFonts w:ascii="Candara" w:hAnsi="Candara"/>
              </w:rPr>
              <w:t>team determine</w:t>
            </w:r>
            <w:r w:rsidR="00B16C1D">
              <w:rPr>
                <w:rFonts w:ascii="Candara" w:hAnsi="Candara"/>
              </w:rPr>
              <w:t>s</w:t>
            </w:r>
            <w:r w:rsidRPr="6A6ED114">
              <w:rPr>
                <w:rFonts w:ascii="Candara" w:hAnsi="Candara"/>
              </w:rPr>
              <w:t xml:space="preserve"> what the best-case scenario is each day on rounds and note</w:t>
            </w:r>
            <w:r w:rsidR="00B16C1D">
              <w:rPr>
                <w:rFonts w:ascii="Candara" w:hAnsi="Candara"/>
              </w:rPr>
              <w:t>s</w:t>
            </w:r>
            <w:r w:rsidRPr="6A6ED114">
              <w:rPr>
                <w:rFonts w:ascii="Candara" w:hAnsi="Candara"/>
              </w:rPr>
              <w:t xml:space="preserve"> this on the graphic aid. </w:t>
            </w:r>
          </w:p>
          <w:p w:rsidR="0037697C" w:rsidP="00F31D34" w:rsidRDefault="00A65434" w14:paraId="3956D084" w14:textId="2110AC96">
            <w:pPr>
              <w:ind w:right="410"/>
              <w:jc w:val="both"/>
              <w:rPr>
                <w:rFonts w:ascii="Candara" w:hAnsi="Candara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698E5638" wp14:editId="6CB395D5">
                  <wp:simplePos x="0" y="0"/>
                  <wp:positionH relativeFrom="column">
                    <wp:posOffset>-73403</wp:posOffset>
                  </wp:positionH>
                  <wp:positionV relativeFrom="paragraph">
                    <wp:posOffset>50908</wp:posOffset>
                  </wp:positionV>
                  <wp:extent cx="2812522" cy="1498060"/>
                  <wp:effectExtent l="38100" t="38100" r="32385" b="38735"/>
                  <wp:wrapNone/>
                  <wp:docPr id="950782332" name="Picture 950782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5" t="7812" r="3700" b="3506"/>
                          <a:stretch/>
                        </pic:blipFill>
                        <pic:spPr bwMode="auto">
                          <a:xfrm>
                            <a:off x="0" y="0"/>
                            <a:ext cx="2812522" cy="1498060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accent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65434" w:rsidP="00F31D34" w:rsidRDefault="00A65434" w14:paraId="4916A415" w14:textId="07BF594F">
            <w:pPr>
              <w:ind w:right="410"/>
              <w:jc w:val="both"/>
              <w:rPr>
                <w:rFonts w:ascii="Candara" w:hAnsi="Candara"/>
              </w:rPr>
            </w:pPr>
          </w:p>
          <w:p w:rsidR="00A65434" w:rsidP="00F31D34" w:rsidRDefault="00A65434" w14:paraId="4563F71C" w14:textId="58DBFE9A">
            <w:pPr>
              <w:ind w:right="410"/>
              <w:jc w:val="both"/>
              <w:rPr>
                <w:rFonts w:ascii="Candara" w:hAnsi="Candara"/>
              </w:rPr>
            </w:pPr>
          </w:p>
          <w:p w:rsidR="00A65434" w:rsidP="00F31D34" w:rsidRDefault="00A65434" w14:paraId="0BE3F87D" w14:textId="43C0798C">
            <w:pPr>
              <w:ind w:right="410"/>
              <w:jc w:val="both"/>
              <w:rPr>
                <w:rFonts w:ascii="Candara" w:hAnsi="Candara"/>
              </w:rPr>
            </w:pPr>
          </w:p>
          <w:p w:rsidR="00A65434" w:rsidP="00F31D34" w:rsidRDefault="00A65434" w14:paraId="4A03DB28" w14:textId="10FB6B92">
            <w:pPr>
              <w:ind w:right="410"/>
              <w:jc w:val="both"/>
              <w:rPr>
                <w:rFonts w:ascii="Candara" w:hAnsi="Candara"/>
              </w:rPr>
            </w:pPr>
          </w:p>
          <w:p w:rsidRPr="00662D24" w:rsidR="00A65434" w:rsidP="00F31D34" w:rsidRDefault="00A65434" w14:paraId="185A71F2" w14:textId="77777777">
            <w:pPr>
              <w:ind w:right="410"/>
              <w:jc w:val="both"/>
              <w:rPr>
                <w:rFonts w:ascii="Candara" w:hAnsi="Candara"/>
              </w:rPr>
            </w:pPr>
          </w:p>
          <w:p w:rsidR="002B5209" w:rsidP="00F31D34" w:rsidRDefault="002B5209" w14:paraId="3F3D5E31" w14:textId="168549E2">
            <w:pPr>
              <w:ind w:right="410"/>
              <w:jc w:val="both"/>
              <w:rPr>
                <w:rFonts w:ascii="Candara" w:hAnsi="Candara"/>
              </w:rPr>
            </w:pPr>
            <w:r w:rsidRPr="00CC30CE">
              <w:rPr>
                <w:rFonts w:ascii="Candara" w:hAnsi="Candara"/>
                <w:b/>
                <w:bCs/>
              </w:rPr>
              <w:t>1</w:t>
            </w:r>
            <w:r>
              <w:rPr>
                <w:rFonts w:ascii="Candara" w:hAnsi="Candara"/>
              </w:rPr>
              <w:t>.</w:t>
            </w:r>
            <w:r w:rsidRPr="6A6ED114" w:rsidR="00F31D34">
              <w:rPr>
                <w:rFonts w:ascii="Candara" w:hAnsi="Candara"/>
              </w:rPr>
              <w:t xml:space="preserve"> Resident or A</w:t>
            </w:r>
            <w:r>
              <w:rPr>
                <w:rFonts w:ascii="Candara" w:hAnsi="Candara"/>
              </w:rPr>
              <w:t>PP</w:t>
            </w:r>
            <w:r w:rsidRPr="6A6ED114" w:rsidR="00F31D34">
              <w:rPr>
                <w:rFonts w:ascii="Candara" w:hAnsi="Candara"/>
              </w:rPr>
              <w:t xml:space="preserve"> </w:t>
            </w:r>
            <w:r w:rsidR="00BB5EA5">
              <w:rPr>
                <w:rFonts w:ascii="Candara" w:hAnsi="Candara"/>
              </w:rPr>
              <w:t>leads</w:t>
            </w:r>
            <w:r w:rsidRPr="6A6ED114" w:rsidR="00F31D34">
              <w:rPr>
                <w:rFonts w:ascii="Candara" w:hAnsi="Candara"/>
              </w:rPr>
              <w:t xml:space="preserve"> </w:t>
            </w:r>
            <w:r w:rsidR="00080379">
              <w:rPr>
                <w:rFonts w:ascii="Candara" w:hAnsi="Candara"/>
              </w:rPr>
              <w:t xml:space="preserve">the </w:t>
            </w:r>
            <w:r w:rsidRPr="6A6ED114" w:rsidR="00F31D34">
              <w:rPr>
                <w:rFonts w:ascii="Candara" w:hAnsi="Candara"/>
              </w:rPr>
              <w:t>systems</w:t>
            </w:r>
            <w:r w:rsidR="00F40B1E">
              <w:rPr>
                <w:rFonts w:ascii="Candara" w:hAnsi="Candara"/>
              </w:rPr>
              <w:t xml:space="preserve">-based </w:t>
            </w:r>
            <w:r w:rsidR="00B16C1D">
              <w:rPr>
                <w:rFonts w:ascii="Candara" w:hAnsi="Candara"/>
              </w:rPr>
              <w:t xml:space="preserve">patient </w:t>
            </w:r>
            <w:r w:rsidR="00BB5EA5">
              <w:rPr>
                <w:rFonts w:ascii="Candara" w:hAnsi="Candara"/>
              </w:rPr>
              <w:t>presentation</w:t>
            </w:r>
          </w:p>
          <w:p w:rsidR="002B5209" w:rsidP="00F31D34" w:rsidRDefault="002B5209" w14:paraId="0B860D56" w14:textId="4BDFE8BA">
            <w:pPr>
              <w:ind w:right="410"/>
              <w:jc w:val="both"/>
              <w:rPr>
                <w:rFonts w:ascii="Candara" w:hAnsi="Candara"/>
              </w:rPr>
            </w:pPr>
            <w:r w:rsidRPr="00CC30CE">
              <w:rPr>
                <w:rFonts w:ascii="Candara" w:hAnsi="Candara"/>
                <w:b/>
                <w:bCs/>
              </w:rPr>
              <w:t>2</w:t>
            </w:r>
            <w:r>
              <w:rPr>
                <w:rFonts w:ascii="Candara" w:hAnsi="Candara"/>
              </w:rPr>
              <w:t xml:space="preserve">. </w:t>
            </w:r>
            <w:r w:rsidRPr="6A6ED114" w:rsidR="00F31D34">
              <w:rPr>
                <w:rFonts w:ascii="Candara" w:hAnsi="Candara"/>
              </w:rPr>
              <w:t>Attending or Fellow Physicia</w:t>
            </w:r>
            <w:r>
              <w:rPr>
                <w:rFonts w:ascii="Candara" w:hAnsi="Candara"/>
              </w:rPr>
              <w:t>n</w:t>
            </w:r>
            <w:r w:rsidRPr="6A6ED114" w:rsidR="00F31D34">
              <w:rPr>
                <w:rFonts w:ascii="Candara" w:hAnsi="Candara"/>
              </w:rPr>
              <w:t xml:space="preserve"> note</w:t>
            </w:r>
            <w:r>
              <w:rPr>
                <w:rFonts w:ascii="Candara" w:hAnsi="Candara"/>
              </w:rPr>
              <w:t>s</w:t>
            </w:r>
            <w:r w:rsidRPr="6A6ED114" w:rsidR="00F31D34">
              <w:rPr>
                <w:rFonts w:ascii="Candara" w:hAnsi="Candara"/>
              </w:rPr>
              <w:t xml:space="preserve"> the patient’s OUTLOOK</w:t>
            </w:r>
            <w:r>
              <w:rPr>
                <w:rFonts w:ascii="Candara" w:hAnsi="Candara"/>
              </w:rPr>
              <w:t xml:space="preserve"> at the end of systems</w:t>
            </w:r>
            <w:r w:rsidR="00F40B1E">
              <w:rPr>
                <w:rFonts w:ascii="Candara" w:hAnsi="Candara"/>
              </w:rPr>
              <w:t>-based patient</w:t>
            </w:r>
            <w:r>
              <w:rPr>
                <w:rFonts w:ascii="Candara" w:hAnsi="Candara"/>
              </w:rPr>
              <w:t xml:space="preserve"> review</w:t>
            </w:r>
            <w:r w:rsidR="0037697C">
              <w:rPr>
                <w:rFonts w:ascii="Candara" w:hAnsi="Candara"/>
              </w:rPr>
              <w:t xml:space="preserve">, </w:t>
            </w:r>
            <w:r w:rsidRPr="6A6ED114" w:rsidR="00F31D34">
              <w:rPr>
                <w:rFonts w:ascii="Candara" w:hAnsi="Candara"/>
              </w:rPr>
              <w:t>tell</w:t>
            </w:r>
            <w:r w:rsidR="0037697C">
              <w:rPr>
                <w:rFonts w:ascii="Candara" w:hAnsi="Candara"/>
              </w:rPr>
              <w:t>ing</w:t>
            </w:r>
            <w:r w:rsidRPr="6A6ED114" w:rsidR="00F31D34">
              <w:rPr>
                <w:rFonts w:ascii="Candara" w:hAnsi="Candara"/>
              </w:rPr>
              <w:t xml:space="preserve"> a story about what we can expect for this patient if everything goes well</w:t>
            </w:r>
          </w:p>
          <w:p w:rsidR="0037697C" w:rsidP="006A4D8B" w:rsidRDefault="002B5209" w14:paraId="12A0036D" w14:textId="4185494A">
            <w:pPr>
              <w:ind w:right="410"/>
              <w:jc w:val="both"/>
              <w:rPr>
                <w:rFonts w:ascii="Candara" w:hAnsi="Candara"/>
              </w:rPr>
            </w:pPr>
            <w:r w:rsidRPr="00CC30CE">
              <w:rPr>
                <w:rFonts w:ascii="Candara" w:hAnsi="Candara"/>
                <w:b/>
                <w:bCs/>
              </w:rPr>
              <w:t>3</w:t>
            </w:r>
            <w:r>
              <w:rPr>
                <w:rFonts w:ascii="Candara" w:hAnsi="Candara"/>
              </w:rPr>
              <w:t xml:space="preserve">. </w:t>
            </w:r>
            <w:r w:rsidR="00B16C1D">
              <w:rPr>
                <w:rFonts w:ascii="Candara" w:hAnsi="Candara"/>
              </w:rPr>
              <w:t xml:space="preserve"> As the story is told, the </w:t>
            </w:r>
            <w:r w:rsidRPr="6A6ED114" w:rsidR="00F31D34">
              <w:rPr>
                <w:rFonts w:ascii="Candara" w:hAnsi="Candara"/>
              </w:rPr>
              <w:t xml:space="preserve">Resident or APP </w:t>
            </w:r>
            <w:r w:rsidR="0037697C">
              <w:rPr>
                <w:rFonts w:ascii="Candara" w:hAnsi="Candara"/>
              </w:rPr>
              <w:t xml:space="preserve">writes </w:t>
            </w:r>
            <w:r w:rsidR="00B16C1D">
              <w:rPr>
                <w:rFonts w:ascii="Candara" w:hAnsi="Candara"/>
              </w:rPr>
              <w:t xml:space="preserve">notes </w:t>
            </w:r>
            <w:r w:rsidR="0037697C">
              <w:rPr>
                <w:rFonts w:ascii="Candara" w:hAnsi="Candara"/>
              </w:rPr>
              <w:t xml:space="preserve">on the graphic aid, </w:t>
            </w:r>
            <w:r w:rsidR="00B16C1D">
              <w:rPr>
                <w:rFonts w:ascii="Candara" w:hAnsi="Candara"/>
              </w:rPr>
              <w:t>placing</w:t>
            </w:r>
            <w:r w:rsidR="0037697C">
              <w:rPr>
                <w:rFonts w:ascii="Candara" w:hAnsi="Candara"/>
              </w:rPr>
              <w:t xml:space="preserve"> a star </w:t>
            </w:r>
            <w:r w:rsidR="00080379">
              <w:rPr>
                <w:rFonts w:ascii="Candara" w:hAnsi="Candara"/>
              </w:rPr>
              <w:t>to show</w:t>
            </w:r>
            <w:r w:rsidR="0037697C">
              <w:rPr>
                <w:rFonts w:ascii="Candara" w:hAnsi="Candara"/>
              </w:rPr>
              <w:t xml:space="preserve"> best case</w:t>
            </w:r>
          </w:p>
          <w:p w:rsidR="00B46A32" w:rsidP="00B46A32" w:rsidRDefault="00F31D34" w14:paraId="768B8206" w14:textId="77777777">
            <w:pPr>
              <w:spacing w:after="0"/>
              <w:ind w:right="507"/>
              <w:rPr>
                <w:rFonts w:ascii="Candara" w:hAnsi="Candara"/>
              </w:rPr>
            </w:pPr>
            <w:r w:rsidRPr="00662D24">
              <w:rPr>
                <w:rFonts w:ascii="Candara" w:hAnsi="Candara"/>
              </w:rPr>
              <w:t xml:space="preserve">Watch a </w:t>
            </w:r>
            <w:r w:rsidR="00F40B1E">
              <w:rPr>
                <w:rFonts w:ascii="Candara" w:hAnsi="Candara"/>
              </w:rPr>
              <w:t xml:space="preserve">demonstration </w:t>
            </w:r>
            <w:r w:rsidRPr="00662D24">
              <w:rPr>
                <w:rFonts w:ascii="Candara" w:hAnsi="Candara"/>
              </w:rPr>
              <w:t>video of</w:t>
            </w:r>
            <w:r w:rsidR="00A65434">
              <w:rPr>
                <w:rFonts w:ascii="Candara" w:hAnsi="Candara"/>
              </w:rPr>
              <w:t xml:space="preserve"> an ICU</w:t>
            </w:r>
            <w:r w:rsidRPr="00662D24">
              <w:rPr>
                <w:rFonts w:ascii="Candara" w:hAnsi="Candara"/>
              </w:rPr>
              <w:t xml:space="preserve"> team </w:t>
            </w:r>
            <w:r w:rsidR="00A65434">
              <w:rPr>
                <w:rFonts w:ascii="Candara" w:hAnsi="Candara"/>
              </w:rPr>
              <w:t xml:space="preserve">using </w:t>
            </w:r>
            <w:r w:rsidR="00F40B1E">
              <w:rPr>
                <w:rFonts w:ascii="Candara" w:hAnsi="Candara"/>
              </w:rPr>
              <w:t xml:space="preserve">BC/WC-ICU </w:t>
            </w:r>
            <w:r w:rsidRPr="00662D24">
              <w:rPr>
                <w:rFonts w:ascii="Candara" w:hAnsi="Candara"/>
              </w:rPr>
              <w:t>on rounds:</w:t>
            </w:r>
            <w:r>
              <w:rPr>
                <w:rFonts w:ascii="Candara" w:hAnsi="Candara"/>
              </w:rPr>
              <w:t xml:space="preserve"> </w:t>
            </w:r>
          </w:p>
          <w:p w:rsidR="0037697C" w:rsidP="00F31D34" w:rsidRDefault="006A4D8B" w14:paraId="43A5C0BF" w14:textId="4273FBB1">
            <w:pPr>
              <w:ind w:right="507"/>
              <w:rPr>
                <w:rFonts w:ascii="Candara" w:hAnsi="Candara"/>
              </w:rPr>
            </w:pPr>
            <w:r>
              <w:rPr>
                <w:rFonts w:ascii="Candara" w:hAnsi="Candara"/>
                <w:noProof/>
              </w:rPr>
              <w:drawing>
                <wp:anchor distT="0" distB="0" distL="114300" distR="114300" simplePos="0" relativeHeight="251680768" behindDoc="0" locked="0" layoutInCell="1" allowOverlap="1" wp14:anchorId="3F6D2EC5" wp14:editId="64D866A6">
                  <wp:simplePos x="0" y="0"/>
                  <wp:positionH relativeFrom="column">
                    <wp:posOffset>687070</wp:posOffset>
                  </wp:positionH>
                  <wp:positionV relativeFrom="paragraph">
                    <wp:posOffset>125095</wp:posOffset>
                  </wp:positionV>
                  <wp:extent cx="1176655" cy="1173480"/>
                  <wp:effectExtent l="0" t="0" r="4445" b="0"/>
                  <wp:wrapNone/>
                  <wp:docPr id="5764122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6412216" name="Picture 576412216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37" t="8634" r="7999" b="8227"/>
                          <a:stretch/>
                        </pic:blipFill>
                        <pic:spPr bwMode="auto">
                          <a:xfrm>
                            <a:off x="0" y="0"/>
                            <a:ext cx="1177338" cy="11741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Pr="00080379" w:rsidR="0037697C" w:rsidP="00F31D34" w:rsidRDefault="0037697C" w14:paraId="43C11170" w14:textId="0C6A8794">
            <w:pPr>
              <w:ind w:right="507"/>
              <w:rPr>
                <w:rFonts w:ascii="Candara" w:hAnsi="Candara"/>
                <w:sz w:val="40"/>
                <w:szCs w:val="40"/>
              </w:rPr>
            </w:pPr>
          </w:p>
          <w:p w:rsidR="00080379" w:rsidP="00F31D34" w:rsidRDefault="00080379" w14:paraId="76CB8BDD" w14:textId="77777777">
            <w:pPr>
              <w:ind w:right="507"/>
              <w:rPr>
                <w:rFonts w:ascii="Candara" w:hAnsi="Candara"/>
              </w:rPr>
            </w:pPr>
          </w:p>
          <w:p w:rsidR="00080379" w:rsidP="00F31D34" w:rsidRDefault="00080379" w14:paraId="1502A7BB" w14:textId="77777777">
            <w:pPr>
              <w:ind w:right="507"/>
              <w:rPr>
                <w:rFonts w:ascii="Candara" w:hAnsi="Candara"/>
              </w:rPr>
            </w:pPr>
          </w:p>
          <w:p w:rsidRPr="0037697C" w:rsidR="00E15E25" w:rsidP="00DE3122" w:rsidRDefault="00F31D34" w14:paraId="440F4057" w14:textId="17C571FD">
            <w:pPr>
              <w:ind w:right="507"/>
              <w:jc w:val="center"/>
              <w:rPr>
                <w:rFonts w:ascii="Candara" w:hAnsi="Candara"/>
              </w:rPr>
            </w:pPr>
            <w:r w:rsidRPr="002B5209">
              <w:rPr>
                <w:rStyle w:val="Hyperlink"/>
                <w:rFonts w:ascii="Candara" w:hAnsi="Candara"/>
                <w:b/>
                <w:color w:val="514DAA" w:themeColor="accent2" w:themeShade="BF"/>
                <w:sz w:val="20"/>
                <w:szCs w:val="20"/>
                <w:u w:val="none"/>
              </w:rPr>
              <w:t>www.youtube.com/watch?v=93I18zvt4Xg</w:t>
            </w:r>
          </w:p>
        </w:tc>
        <w:tc>
          <w:tcPr>
            <w:tcW w:w="250" w:type="dxa"/>
            <w:tcBorders>
              <w:bottom w:val="nil"/>
            </w:tcBorders>
            <w:tcMar/>
          </w:tcPr>
          <w:p w:rsidRPr="005F0F31" w:rsidR="00E15E25" w:rsidP="000924F1" w:rsidRDefault="00E15E25" w14:paraId="300511C3" w14:textId="77777777">
            <w:pPr>
              <w:rPr>
                <w:noProof/>
              </w:rPr>
            </w:pPr>
          </w:p>
        </w:tc>
        <w:tc>
          <w:tcPr>
            <w:tcW w:w="4710" w:type="dxa"/>
            <w:tcBorders>
              <w:bottom w:val="nil"/>
            </w:tcBorders>
            <w:tcMar/>
          </w:tcPr>
          <w:p w:rsidRPr="00C15C42" w:rsidR="00E15E25" w:rsidP="000924F1" w:rsidRDefault="00BB0353" w14:paraId="4D874526" w14:textId="477A4DFC">
            <w:pPr>
              <w:pStyle w:val="Heading2"/>
              <w:spacing w:after="0"/>
              <w:rPr>
                <w:rFonts w:ascii="Candara" w:hAnsi="Candara"/>
                <w:color w:val="000000" w:themeColor="text1"/>
                <w:sz w:val="32"/>
              </w:rPr>
            </w:pPr>
            <w:r w:rsidRPr="00C15C42">
              <w:rPr>
                <w:rFonts w:ascii="Candara" w:hAnsi="Candara"/>
                <w:color w:val="000000" w:themeColor="text1"/>
                <w:sz w:val="32"/>
              </w:rPr>
              <w:t>For More I</w:t>
            </w:r>
            <w:r w:rsidRPr="00C15C42" w:rsidR="00E15E25">
              <w:rPr>
                <w:rFonts w:ascii="Candara" w:hAnsi="Candara"/>
                <w:color w:val="000000" w:themeColor="text1"/>
                <w:sz w:val="32"/>
              </w:rPr>
              <w:t>nformation</w:t>
            </w:r>
          </w:p>
          <w:p w:rsidR="00BB0353" w:rsidP="000924F1" w:rsidRDefault="00BB0353" w14:paraId="38E874DE" w14:textId="77777777">
            <w:pPr>
              <w:pStyle w:val="NormalTextDarkBackground"/>
              <w:spacing w:after="0"/>
              <w:rPr>
                <w:rFonts w:ascii="Candara" w:hAnsi="Candara"/>
                <w:b/>
                <w:color w:val="000000" w:themeColor="text1"/>
              </w:rPr>
            </w:pPr>
          </w:p>
          <w:p w:rsidR="58DA95D0" w:rsidP="58DA95D0" w:rsidRDefault="58DA95D0" w14:paraId="43A527B6" w14:textId="4CB53F18">
            <w:pPr>
              <w:pStyle w:val="NormalTextDarkBackground"/>
              <w:spacing w:after="0" w:line="259" w:lineRule="auto"/>
            </w:pPr>
            <w:r w:rsidRPr="58DA95D0">
              <w:rPr>
                <w:rFonts w:ascii="Candara" w:hAnsi="Candara"/>
                <w:b/>
                <w:bCs/>
                <w:color w:val="000000" w:themeColor="text1"/>
              </w:rPr>
              <w:t>[SITE NAME]</w:t>
            </w:r>
          </w:p>
          <w:p w:rsidRPr="008F7430" w:rsidR="00A74B13" w:rsidP="000924F1" w:rsidRDefault="58DA95D0" w14:paraId="56FBB7B0" w14:textId="21CB69F8">
            <w:pPr>
              <w:pStyle w:val="NormalTextDarkBackground"/>
              <w:spacing w:after="0"/>
              <w:rPr>
                <w:rFonts w:ascii="Candara" w:hAnsi="Candara"/>
                <w:color w:val="000000" w:themeColor="text1"/>
              </w:rPr>
            </w:pPr>
            <w:r w:rsidRPr="58DA95D0">
              <w:rPr>
                <w:rFonts w:ascii="Candara" w:hAnsi="Candara"/>
                <w:color w:val="000000" w:themeColor="text1"/>
              </w:rPr>
              <w:t>Site PI:  ***</w:t>
            </w:r>
          </w:p>
          <w:p w:rsidRPr="00080379" w:rsidR="00BB0353" w:rsidP="6A6ED114" w:rsidRDefault="6A6ED114" w14:paraId="15E30828" w14:textId="3D983501">
            <w:pPr>
              <w:pStyle w:val="NormalTextDarkBackground"/>
              <w:spacing w:line="259" w:lineRule="auto"/>
              <w:rPr>
                <w:b/>
                <w:bCs/>
              </w:rPr>
            </w:pPr>
            <w:r w:rsidRPr="00080379">
              <w:rPr>
                <w:rFonts w:ascii="Candara" w:hAnsi="Candara"/>
                <w:b/>
                <w:bCs/>
                <w:color w:val="000000" w:themeColor="text1"/>
                <w:sz w:val="20"/>
                <w:szCs w:val="20"/>
              </w:rPr>
              <w:t>[CONTACT INFO]</w:t>
            </w:r>
          </w:p>
          <w:p w:rsidRPr="00BB0353" w:rsidR="00BB0353" w:rsidP="58DA95D0" w:rsidRDefault="6A6ED114" w14:paraId="09DA8605" w14:textId="1B17785E">
            <w:pPr>
              <w:pStyle w:val="NormalTextDarkBackground"/>
              <w:spacing w:after="0"/>
              <w:rPr>
                <w:rFonts w:ascii="Candara" w:hAnsi="Candara"/>
                <w:color w:val="000000" w:themeColor="text1"/>
              </w:rPr>
            </w:pPr>
            <w:r w:rsidRPr="6A6ED114">
              <w:rPr>
                <w:rFonts w:ascii="Candara" w:hAnsi="Candara"/>
                <w:color w:val="000000" w:themeColor="text1"/>
              </w:rPr>
              <w:t>Site RC:  ***</w:t>
            </w:r>
          </w:p>
          <w:p w:rsidRPr="00080379" w:rsidR="00BB0353" w:rsidP="58DA95D0" w:rsidRDefault="14FB2433" w14:paraId="5BD76F35" w14:textId="44D3E525">
            <w:pPr>
              <w:pStyle w:val="NormalTextDarkBackground"/>
              <w:spacing w:line="259" w:lineRule="auto"/>
              <w:rPr>
                <w:b/>
                <w:bCs/>
              </w:rPr>
            </w:pPr>
            <w:r w:rsidRPr="00080379">
              <w:rPr>
                <w:rFonts w:ascii="Candara" w:hAnsi="Candara"/>
                <w:b/>
                <w:bCs/>
                <w:color w:val="000000" w:themeColor="text1"/>
                <w:sz w:val="20"/>
                <w:szCs w:val="20"/>
              </w:rPr>
              <w:t>[CONTACT INFO]</w:t>
            </w:r>
          </w:p>
          <w:p w:rsidRPr="00D8229D" w:rsidR="00D8229D" w:rsidP="00F31D34" w:rsidRDefault="00D8229D" w14:paraId="400C3FA1" w14:textId="1CDF4B0B">
            <w:pPr>
              <w:pStyle w:val="NormalTextDarkBackground"/>
              <w:spacing w:after="0" w:line="259" w:lineRule="auto"/>
              <w:rPr>
                <w:rFonts w:ascii="Candara" w:hAnsi="Candara"/>
                <w:color w:val="000000" w:themeColor="text1"/>
              </w:rPr>
            </w:pPr>
            <w:r w:rsidRPr="00D8229D">
              <w:rPr>
                <w:rFonts w:ascii="Candara" w:hAnsi="Candara"/>
                <w:color w:val="000000" w:themeColor="text1"/>
              </w:rPr>
              <w:t>For questions on how to use BC/WC-ICU, contact our implementation team at:</w:t>
            </w:r>
          </w:p>
          <w:p w:rsidRPr="00F31D34" w:rsidR="009E5639" w:rsidP="00F31D34" w:rsidRDefault="00D8229D" w14:paraId="0F276812" w14:textId="358DD2DD">
            <w:pPr>
              <w:pStyle w:val="NormalTextDarkBackground"/>
              <w:spacing w:after="0" w:line="259" w:lineRule="auto"/>
            </w:pPr>
            <w:r>
              <w:rPr>
                <w:rFonts w:ascii="Candara" w:hAnsi="Candara"/>
                <w:b/>
                <w:bCs/>
                <w:color w:val="000000" w:themeColor="text1"/>
              </w:rPr>
              <w:t>BCWC</w:t>
            </w:r>
            <w:r w:rsidRPr="14FB2433" w:rsidR="14FB2433">
              <w:rPr>
                <w:rFonts w:ascii="Candara" w:hAnsi="Candara"/>
                <w:b/>
                <w:bCs/>
                <w:color w:val="000000" w:themeColor="text1"/>
              </w:rPr>
              <w:t>.trauma@surgery.wisc.edu</w:t>
            </w:r>
          </w:p>
        </w:tc>
        <w:tc>
          <w:tcPr>
            <w:tcW w:w="392" w:type="dxa"/>
            <w:gridSpan w:val="2"/>
            <w:tcBorders>
              <w:bottom w:val="nil"/>
            </w:tcBorders>
            <w:tcMar/>
          </w:tcPr>
          <w:p w:rsidRPr="005F0F31" w:rsidR="00E15E25" w:rsidP="000924F1" w:rsidRDefault="00E15E25" w14:paraId="75D0282B" w14:textId="77777777">
            <w:pPr>
              <w:rPr>
                <w:noProof/>
              </w:rPr>
            </w:pPr>
          </w:p>
        </w:tc>
        <w:tc>
          <w:tcPr>
            <w:tcW w:w="4821" w:type="dxa"/>
            <w:vMerge w:val="restart"/>
            <w:tcBorders>
              <w:bottom w:val="nil"/>
            </w:tcBorders>
            <w:tcMar/>
          </w:tcPr>
          <w:p w:rsidR="00E15E25" w:rsidP="000924F1" w:rsidRDefault="00E15E25" w14:paraId="4DA1EB36" w14:textId="77777777">
            <w:pPr>
              <w:rPr>
                <w:noProof/>
              </w:rPr>
            </w:pPr>
          </w:p>
          <w:p w:rsidR="00E15E25" w:rsidP="000924F1" w:rsidRDefault="00E15E25" w14:paraId="57C95E8B" w14:textId="77777777">
            <w:pPr>
              <w:rPr>
                <w:noProof/>
              </w:rPr>
            </w:pPr>
          </w:p>
          <w:p w:rsidR="00E15E25" w:rsidP="000924F1" w:rsidRDefault="00E15E25" w14:paraId="633CD1DC" w14:textId="77777777">
            <w:pPr>
              <w:rPr>
                <w:noProof/>
              </w:rPr>
            </w:pPr>
          </w:p>
          <w:p w:rsidR="00E15E25" w:rsidP="000924F1" w:rsidRDefault="00E2184E" w14:paraId="2F4BDD2F" w14:textId="67D4377D">
            <w:pPr>
              <w:rPr>
                <w:noProof/>
              </w:rPr>
            </w:pPr>
            <w:r w:rsidRPr="00E2184E"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5361A4A1" wp14:editId="1A304219">
                  <wp:simplePos x="0" y="0"/>
                  <wp:positionH relativeFrom="column">
                    <wp:posOffset>-26322</wp:posOffset>
                  </wp:positionH>
                  <wp:positionV relativeFrom="paragraph">
                    <wp:posOffset>31750</wp:posOffset>
                  </wp:positionV>
                  <wp:extent cx="2768600" cy="1557655"/>
                  <wp:effectExtent l="38100" t="38100" r="38100" b="42545"/>
                  <wp:wrapNone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8600" cy="1557655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15E25" w:rsidP="000924F1" w:rsidRDefault="00E15E25" w14:paraId="0C711C02" w14:textId="77777777">
            <w:pPr>
              <w:rPr>
                <w:noProof/>
              </w:rPr>
            </w:pPr>
          </w:p>
          <w:p w:rsidR="00E15E25" w:rsidP="000924F1" w:rsidRDefault="00E15E25" w14:paraId="6A4C3A96" w14:textId="77777777">
            <w:pPr>
              <w:rPr>
                <w:noProof/>
              </w:rPr>
            </w:pPr>
          </w:p>
          <w:p w:rsidRPr="005F0F31" w:rsidR="00E15E25" w:rsidP="000924F1" w:rsidRDefault="00E15E25" w14:paraId="09707FBC" w14:textId="77777777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6BFE5EE1" wp14:editId="646DCF31">
                  <wp:simplePos x="0" y="0"/>
                  <wp:positionH relativeFrom="column">
                    <wp:posOffset>233739</wp:posOffset>
                  </wp:positionH>
                  <wp:positionV relativeFrom="paragraph">
                    <wp:posOffset>1585866</wp:posOffset>
                  </wp:positionV>
                  <wp:extent cx="2707005" cy="1633220"/>
                  <wp:effectExtent l="38100" t="38100" r="36195" b="43180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005" cy="163322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Pr="005F0F31" w:rsidR="00E15E25" w:rsidTr="488C0E5A" w14:paraId="7CFECA4F" w14:textId="77777777">
        <w:trPr>
          <w:trHeight w:val="450"/>
        </w:trPr>
        <w:tc>
          <w:tcPr>
            <w:tcW w:w="4950" w:type="dxa"/>
            <w:vMerge/>
            <w:tcMar/>
          </w:tcPr>
          <w:p w:rsidRPr="005F0F31" w:rsidR="00E15E25" w:rsidP="000924F1" w:rsidRDefault="00E15E25" w14:paraId="444ADF8C" w14:textId="77777777">
            <w:pPr>
              <w:rPr>
                <w:noProof/>
              </w:rPr>
            </w:pPr>
          </w:p>
        </w:tc>
        <w:tc>
          <w:tcPr>
            <w:tcW w:w="250" w:type="dxa"/>
            <w:tcMar/>
          </w:tcPr>
          <w:p w:rsidRPr="005F0F31" w:rsidR="00E15E25" w:rsidP="000924F1" w:rsidRDefault="00E15E25" w14:paraId="076ED800" w14:textId="77777777">
            <w:pPr>
              <w:rPr>
                <w:noProof/>
              </w:rPr>
            </w:pPr>
          </w:p>
        </w:tc>
        <w:tc>
          <w:tcPr>
            <w:tcW w:w="4710" w:type="dxa"/>
            <w:tcMar/>
          </w:tcPr>
          <w:p w:rsidRPr="005F0F31" w:rsidR="00E15E25" w:rsidP="000924F1" w:rsidRDefault="00E15E25" w14:paraId="42613F2F" w14:textId="77777777">
            <w:pPr>
              <w:rPr>
                <w:rFonts w:eastAsia="Century Gothic"/>
                <w:b/>
                <w:noProof/>
                <w:color w:val="FFFFFF"/>
                <w:sz w:val="24"/>
              </w:rPr>
            </w:pPr>
          </w:p>
        </w:tc>
        <w:tc>
          <w:tcPr>
            <w:tcW w:w="392" w:type="dxa"/>
            <w:gridSpan w:val="2"/>
            <w:tcMar/>
          </w:tcPr>
          <w:p w:rsidRPr="005F0F31" w:rsidR="00E15E25" w:rsidP="000924F1" w:rsidRDefault="00E15E25" w14:paraId="27C1B6FB" w14:textId="77777777">
            <w:pPr>
              <w:rPr>
                <w:noProof/>
              </w:rPr>
            </w:pPr>
          </w:p>
        </w:tc>
        <w:tc>
          <w:tcPr>
            <w:tcW w:w="4821" w:type="dxa"/>
            <w:vMerge/>
            <w:tcMar/>
          </w:tcPr>
          <w:p w:rsidRPr="005F0F31" w:rsidR="00E15E25" w:rsidP="000924F1" w:rsidRDefault="00E15E25" w14:paraId="4D958AE8" w14:textId="77777777">
            <w:pPr>
              <w:rPr>
                <w:sz w:val="21"/>
              </w:rPr>
            </w:pPr>
          </w:p>
        </w:tc>
      </w:tr>
      <w:tr w:rsidRPr="00662D24" w:rsidR="00E15E25" w:rsidTr="488C0E5A" w14:paraId="50761149" w14:textId="77777777">
        <w:trPr>
          <w:trHeight w:val="3513"/>
        </w:trPr>
        <w:tc>
          <w:tcPr>
            <w:tcW w:w="4950" w:type="dxa"/>
            <w:vMerge/>
            <w:tcMar/>
          </w:tcPr>
          <w:p w:rsidRPr="00662D24" w:rsidR="00E15E25" w:rsidP="000924F1" w:rsidRDefault="00E15E25" w14:paraId="55A42558" w14:textId="77777777">
            <w:pPr>
              <w:rPr>
                <w:rFonts w:ascii="Candara" w:hAnsi="Candara"/>
                <w:noProof/>
              </w:rPr>
            </w:pPr>
          </w:p>
        </w:tc>
        <w:tc>
          <w:tcPr>
            <w:tcW w:w="5349" w:type="dxa"/>
            <w:gridSpan w:val="4"/>
            <w:vMerge w:val="restart"/>
            <w:tcMar>
              <w:top w:w="29" w:type="dxa"/>
              <w:left w:w="29" w:type="dxa"/>
              <w:bottom w:w="29" w:type="dxa"/>
              <w:right w:w="29" w:type="dxa"/>
            </w:tcMar>
          </w:tcPr>
          <w:p w:rsidR="005C041A" w:rsidP="000924F1" w:rsidRDefault="005C041A" w14:paraId="1E8EBBAF" w14:textId="47A7A6A1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E15E25" w:rsidP="000924F1" w:rsidRDefault="00816146" w14:paraId="1539897F" w14:textId="636BF1C0">
            <w:pPr>
              <w:pStyle w:val="NoSpacing"/>
              <w:jc w:val="center"/>
              <w:rPr>
                <w:rFonts w:ascii="Candara" w:hAnsi="Candara"/>
                <w:noProof/>
              </w:rPr>
            </w:pPr>
            <w:r>
              <w:rPr>
                <w:rFonts w:ascii="Candara" w:hAnsi="Candara"/>
                <w:noProof/>
              </w:rPr>
              <w:t>For more info on BC</w:t>
            </w:r>
            <w:r w:rsidR="006A4D8B">
              <w:rPr>
                <w:rFonts w:ascii="Candara" w:hAnsi="Candara"/>
                <w:noProof/>
              </w:rPr>
              <w:t>/</w:t>
            </w:r>
            <w:r>
              <w:rPr>
                <w:rFonts w:ascii="Candara" w:hAnsi="Candara"/>
                <w:noProof/>
              </w:rPr>
              <w:t>WC, watch this video:</w:t>
            </w:r>
          </w:p>
          <w:p w:rsidRPr="006A4D8B" w:rsidR="00117CC0" w:rsidP="00117CC0" w:rsidRDefault="00117CC0" w14:paraId="35E93476" w14:textId="77777777">
            <w:pPr>
              <w:spacing w:after="0"/>
              <w:jc w:val="center"/>
              <w:rPr>
                <w:rFonts w:ascii="Candara" w:hAnsi="Candara"/>
                <w:b/>
                <w:color w:val="514DAA" w:themeColor="accent2" w:themeShade="BF"/>
                <w:sz w:val="20"/>
                <w:szCs w:val="20"/>
              </w:rPr>
            </w:pPr>
            <w:r w:rsidRPr="006A4D8B">
              <w:rPr>
                <w:rFonts w:ascii="Candara" w:hAnsi="Candara"/>
                <w:b/>
                <w:color w:val="514DAA" w:themeColor="accent2" w:themeShade="BF"/>
                <w:sz w:val="20"/>
                <w:szCs w:val="20"/>
              </w:rPr>
              <w:t>www.youtube.com/watch?v</w:t>
            </w:r>
            <w:r>
              <w:rPr>
                <w:rFonts w:ascii="Candara" w:hAnsi="Candara"/>
                <w:b/>
                <w:color w:val="514DAA" w:themeColor="accent2" w:themeShade="BF"/>
                <w:sz w:val="20"/>
                <w:szCs w:val="20"/>
              </w:rPr>
              <w:t>=31pv2Rlp6R4</w:t>
            </w:r>
          </w:p>
          <w:p w:rsidRPr="00662D24" w:rsidR="00A913ED" w:rsidP="000924F1" w:rsidRDefault="00996C7E" w14:paraId="5B5C8F86" w14:textId="21ABD0BD">
            <w:pPr>
              <w:pStyle w:val="NoSpacing"/>
              <w:jc w:val="center"/>
              <w:rPr>
                <w:rFonts w:ascii="Candara" w:hAnsi="Candara"/>
                <w:noProof/>
              </w:rPr>
            </w:pPr>
            <w:r>
              <w:rPr>
                <w:rFonts w:ascii="Candara" w:hAnsi="Candara"/>
                <w:noProof/>
              </w:rPr>
              <w:drawing>
                <wp:anchor distT="0" distB="0" distL="114300" distR="114300" simplePos="0" relativeHeight="251682816" behindDoc="0" locked="0" layoutInCell="1" allowOverlap="1" wp14:anchorId="1681EB3E" wp14:editId="10117AB3">
                  <wp:simplePos x="0" y="0"/>
                  <wp:positionH relativeFrom="column">
                    <wp:posOffset>1083741</wp:posOffset>
                  </wp:positionH>
                  <wp:positionV relativeFrom="paragraph">
                    <wp:posOffset>58635</wp:posOffset>
                  </wp:positionV>
                  <wp:extent cx="1156809" cy="1188357"/>
                  <wp:effectExtent l="0" t="0" r="0" b="5715"/>
                  <wp:wrapNone/>
                  <wp:docPr id="90218177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181778" name="Picture 902181778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42" t="7106" r="8425" b="7699"/>
                          <a:stretch/>
                        </pic:blipFill>
                        <pic:spPr bwMode="auto">
                          <a:xfrm>
                            <a:off x="0" y="0"/>
                            <a:ext cx="1156809" cy="11883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24C59">
              <w:rPr>
                <w:rFonts w:ascii="Candara" w:hAnsi="Candara"/>
                <w:noProof/>
              </w:rPr>
              <w:drawing>
                <wp:anchor distT="0" distB="0" distL="114300" distR="114300" simplePos="0" relativeHeight="251666432" behindDoc="1" locked="0" layoutInCell="1" allowOverlap="1" wp14:anchorId="492F6410" wp14:editId="681F1962">
                  <wp:simplePos x="0" y="0"/>
                  <wp:positionH relativeFrom="column">
                    <wp:posOffset>1229360</wp:posOffset>
                  </wp:positionH>
                  <wp:positionV relativeFrom="paragraph">
                    <wp:posOffset>62230</wp:posOffset>
                  </wp:positionV>
                  <wp:extent cx="876300" cy="876300"/>
                  <wp:effectExtent l="0" t="0" r="0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BCWC Whiteboard QR Code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Pr="00662D24" w:rsidR="00A913ED" w:rsidP="000924F1" w:rsidRDefault="00A913ED" w14:paraId="08FADEFA" w14:textId="57ACF7D0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A913ED" w:rsidP="000924F1" w:rsidRDefault="00A913ED" w14:paraId="512FBF04" w14:textId="522640A6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="00A913ED" w:rsidP="000924F1" w:rsidRDefault="00A913ED" w14:paraId="2FBFE44E" w14:textId="5BAE0164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6A4D8B" w:rsidP="000924F1" w:rsidRDefault="006A4D8B" w14:paraId="2276AD53" w14:textId="4F7363E8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A913ED" w:rsidP="000924F1" w:rsidRDefault="00A913ED" w14:paraId="6FA654BB" w14:textId="43CF1F5D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="00124C59" w:rsidP="00124C59" w:rsidRDefault="00124C59" w14:paraId="5AB74EBF" w14:textId="77777777">
            <w:pPr>
              <w:spacing w:after="0"/>
              <w:rPr>
                <w:color w:val="514DAA" w:themeColor="accent2" w:themeShade="BF"/>
                <w:sz w:val="24"/>
                <w:szCs w:val="20"/>
              </w:rPr>
            </w:pPr>
          </w:p>
          <w:p w:rsidR="006943DF" w:rsidP="00124C59" w:rsidRDefault="006943DF" w14:paraId="24D70E9D" w14:textId="77777777">
            <w:pPr>
              <w:spacing w:after="0"/>
              <w:rPr>
                <w:color w:val="514DAA" w:themeColor="accent2" w:themeShade="BF"/>
                <w:sz w:val="24"/>
                <w:szCs w:val="20"/>
              </w:rPr>
            </w:pPr>
          </w:p>
          <w:p w:rsidRPr="00662D24" w:rsidR="007E0D74" w:rsidP="006A4D8B" w:rsidRDefault="007E0D74" w14:paraId="0615884A" w14:textId="2841E850">
            <w:pPr>
              <w:pStyle w:val="NoSpacing"/>
              <w:rPr>
                <w:rFonts w:ascii="Candara" w:hAnsi="Candara"/>
                <w:noProof/>
              </w:rPr>
            </w:pPr>
          </w:p>
          <w:p w:rsidRPr="00662D24" w:rsidR="007E0D74" w:rsidP="00DB71CD" w:rsidRDefault="00124C59" w14:paraId="031A3D27" w14:textId="333A073E">
            <w:pPr>
              <w:pStyle w:val="NoSpacing"/>
              <w:jc w:val="center"/>
              <w:rPr>
                <w:rFonts w:ascii="Candara" w:hAnsi="Candara"/>
                <w:noProof/>
              </w:rPr>
            </w:pPr>
            <w:r>
              <w:rPr>
                <w:rFonts w:ascii="Candara" w:hAnsi="Candara"/>
                <w:noProof/>
              </w:rPr>
              <w:t>Visit us on the web:</w:t>
            </w:r>
          </w:p>
          <w:p w:rsidR="00933B34" w:rsidP="000924F1" w:rsidRDefault="00117CC0" w14:paraId="7EDC3270" w14:textId="54CBCC78">
            <w:pPr>
              <w:pStyle w:val="NoSpacing"/>
              <w:jc w:val="center"/>
              <w:rPr>
                <w:rFonts w:ascii="Candara" w:hAnsi="Candara"/>
                <w:noProof/>
              </w:rPr>
            </w:pPr>
            <w:r w:rsidRPr="00B639C0">
              <w:rPr>
                <w:rFonts w:ascii="Candara" w:hAnsi="Candara"/>
                <w:b/>
                <w:color w:val="514DAA" w:themeColor="accent2" w:themeShade="BF"/>
                <w:sz w:val="20"/>
                <w:szCs w:val="20"/>
              </w:rPr>
              <w:t>www.patientpreferences.org/bcwc-icu</w:t>
            </w:r>
            <w:r>
              <w:rPr>
                <w:rFonts w:ascii="Candara" w:hAnsi="Candara"/>
                <w:noProof/>
              </w:rPr>
              <w:t xml:space="preserve"> </w:t>
            </w:r>
          </w:p>
          <w:p w:rsidRPr="00662D24" w:rsidR="007E0D74" w:rsidP="000924F1" w:rsidRDefault="00933B34" w14:paraId="20A8B279" w14:textId="296FFBED">
            <w:pPr>
              <w:pStyle w:val="NoSpacing"/>
              <w:jc w:val="center"/>
              <w:rPr>
                <w:rFonts w:ascii="Candara" w:hAnsi="Candara"/>
                <w:noProof/>
              </w:rPr>
            </w:pPr>
            <w:r>
              <w:rPr>
                <w:rFonts w:ascii="Candara" w:hAnsi="Candara"/>
                <w:noProof/>
              </w:rPr>
              <w:drawing>
                <wp:anchor distT="0" distB="0" distL="114300" distR="114300" simplePos="0" relativeHeight="251683840" behindDoc="0" locked="0" layoutInCell="1" allowOverlap="1" wp14:anchorId="6B319626" wp14:editId="60A5646A">
                  <wp:simplePos x="0" y="0"/>
                  <wp:positionH relativeFrom="column">
                    <wp:posOffset>1080273</wp:posOffset>
                  </wp:positionH>
                  <wp:positionV relativeFrom="paragraph">
                    <wp:posOffset>46355</wp:posOffset>
                  </wp:positionV>
                  <wp:extent cx="1176769" cy="1188720"/>
                  <wp:effectExtent l="0" t="0" r="4445" b="5080"/>
                  <wp:wrapNone/>
                  <wp:docPr id="339304555" name="Picture 2" descr="A qr code with a letter b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304555" name="Picture 2" descr="A qr code with a letter b&#10;&#10;Description automatically generated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39" t="7477" r="7376" b="7360"/>
                          <a:stretch/>
                        </pic:blipFill>
                        <pic:spPr bwMode="auto">
                          <a:xfrm>
                            <a:off x="0" y="0"/>
                            <a:ext cx="1176769" cy="1188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24C59">
              <w:rPr>
                <w:rFonts w:ascii="Candara" w:hAnsi="Candara"/>
                <w:noProof/>
              </w:rPr>
              <w:drawing>
                <wp:anchor distT="0" distB="0" distL="114300" distR="114300" simplePos="0" relativeHeight="251656192" behindDoc="1" locked="0" layoutInCell="1" allowOverlap="1" wp14:anchorId="7F0A24BB" wp14:editId="709EFF7A">
                  <wp:simplePos x="0" y="0"/>
                  <wp:positionH relativeFrom="column">
                    <wp:posOffset>1226185</wp:posOffset>
                  </wp:positionH>
                  <wp:positionV relativeFrom="paragraph">
                    <wp:posOffset>160020</wp:posOffset>
                  </wp:positionV>
                  <wp:extent cx="914400" cy="914400"/>
                  <wp:effectExtent l="0" t="0" r="0" b="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tPrefProjQRCode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Pr="00662D24" w:rsidR="007E0D74" w:rsidP="000924F1" w:rsidRDefault="007E0D74" w14:paraId="02D3935F" w14:textId="1C2DA092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7E0D74" w:rsidP="000924F1" w:rsidRDefault="007E0D74" w14:paraId="09C94B9A" w14:textId="7DBE3F6D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="007E0D74" w:rsidP="000924F1" w:rsidRDefault="007E0D74" w14:paraId="0A660D3F" w14:textId="436963F5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6A4D8B" w:rsidP="000924F1" w:rsidRDefault="006A4D8B" w14:paraId="1AF2B3C5" w14:textId="317BD8C5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="007E0D74" w:rsidP="000924F1" w:rsidRDefault="007E0D74" w14:paraId="0816DA23" w14:textId="5B36AAB1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6A4D8B" w:rsidP="000924F1" w:rsidRDefault="006A4D8B" w14:paraId="109AC768" w14:textId="0A8C6CB8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  <w:p w:rsidRPr="00662D24" w:rsidR="007E0D74" w:rsidP="006943DF" w:rsidRDefault="007E0D74" w14:paraId="76FC6D5B" w14:textId="352E34BD">
            <w:pPr>
              <w:pStyle w:val="NoSpacing"/>
              <w:rPr>
                <w:rFonts w:ascii="Candara" w:hAnsi="Candara"/>
                <w:noProof/>
              </w:rPr>
            </w:pPr>
          </w:p>
          <w:p w:rsidRPr="00B639C0" w:rsidR="00A74B13" w:rsidP="00662D24" w:rsidRDefault="00A74B13" w14:paraId="6ACFB71A" w14:textId="56FEA235">
            <w:pPr>
              <w:pStyle w:val="NoSpacing"/>
              <w:jc w:val="center"/>
              <w:rPr>
                <w:rFonts w:ascii="Candara" w:hAnsi="Candara"/>
                <w:b/>
                <w:color w:val="514DAA" w:themeColor="accent2" w:themeShade="BF"/>
                <w:sz w:val="20"/>
                <w:szCs w:val="20"/>
              </w:rPr>
            </w:pPr>
          </w:p>
          <w:p w:rsidRPr="00662D24" w:rsidR="00404C64" w:rsidP="000924F1" w:rsidRDefault="00404C64" w14:paraId="06CB247E" w14:textId="6C21E15E">
            <w:pPr>
              <w:pStyle w:val="NoSpacing"/>
              <w:jc w:val="center"/>
              <w:rPr>
                <w:rFonts w:ascii="Candara" w:hAnsi="Candara"/>
                <w:noProof/>
              </w:rPr>
            </w:pPr>
          </w:p>
        </w:tc>
        <w:tc>
          <w:tcPr>
            <w:tcW w:w="4821" w:type="dxa"/>
            <w:vMerge/>
            <w:tcMar/>
          </w:tcPr>
          <w:p w:rsidRPr="00662D24" w:rsidR="00E15E25" w:rsidP="000924F1" w:rsidRDefault="00E15E25" w14:paraId="3A43A74D" w14:textId="77777777">
            <w:pPr>
              <w:rPr>
                <w:rFonts w:ascii="Candara" w:hAnsi="Candara"/>
                <w:sz w:val="21"/>
              </w:rPr>
            </w:pPr>
          </w:p>
        </w:tc>
      </w:tr>
      <w:tr w:rsidRPr="00662D24" w:rsidR="00E15E25" w:rsidTr="488C0E5A" w14:paraId="6D67D9C2" w14:textId="77777777">
        <w:trPr>
          <w:trHeight w:val="252"/>
        </w:trPr>
        <w:tc>
          <w:tcPr>
            <w:tcW w:w="4950" w:type="dxa"/>
            <w:vMerge/>
            <w:tcMar/>
          </w:tcPr>
          <w:p w:rsidRPr="00662D24" w:rsidR="00E15E25" w:rsidP="000924F1" w:rsidRDefault="00E15E25" w14:paraId="5C81EEF7" w14:textId="77777777">
            <w:pPr>
              <w:rPr>
                <w:rFonts w:ascii="Candara" w:hAnsi="Candara"/>
                <w:noProof/>
              </w:rPr>
            </w:pPr>
          </w:p>
        </w:tc>
        <w:tc>
          <w:tcPr>
            <w:tcW w:w="5349" w:type="dxa"/>
            <w:gridSpan w:val="4"/>
            <w:vMerge/>
            <w:tcMar/>
          </w:tcPr>
          <w:p w:rsidRPr="00662D24" w:rsidR="00E15E25" w:rsidP="000924F1" w:rsidRDefault="00E15E25" w14:paraId="7FB96493" w14:textId="77777777">
            <w:pPr>
              <w:rPr>
                <w:rFonts w:ascii="Candara" w:hAnsi="Candara"/>
                <w:noProof/>
              </w:rPr>
            </w:pPr>
          </w:p>
        </w:tc>
        <w:tc>
          <w:tcPr>
            <w:tcW w:w="4821" w:type="dxa"/>
            <w:tcMar/>
            <w:vAlign w:val="center"/>
          </w:tcPr>
          <w:p w:rsidRPr="00662D24" w:rsidR="00E15E25" w:rsidP="00BB0353" w:rsidRDefault="00BB0353" w14:paraId="61C75724" w14:textId="0386F314">
            <w:pPr>
              <w:pStyle w:val="Title"/>
              <w:spacing w:after="0" w:line="180" w:lineRule="auto"/>
              <w:ind w:left="115"/>
              <w:jc w:val="center"/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662D24"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Best Case</w:t>
            </w:r>
            <w:r w:rsidR="00E758B5"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/</w:t>
            </w:r>
            <w:r w:rsidRPr="00662D24"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Worst Case</w:t>
            </w:r>
            <w:r w:rsidRPr="00662D24"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br/>
            </w:r>
            <w:r w:rsidRPr="00662D24" w:rsidR="00E15E25">
              <w:rPr>
                <w:rFonts w:ascii="Candara" w:hAnsi="Candara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in the ICU</w:t>
            </w:r>
          </w:p>
          <w:p w:rsidRPr="00662D24" w:rsidR="0038470B" w:rsidP="00BB0353" w:rsidRDefault="0038470B" w14:paraId="06545C5C" w14:textId="750CAC28">
            <w:pPr>
              <w:spacing w:after="0"/>
              <w:ind w:left="114"/>
              <w:jc w:val="center"/>
              <w:rPr>
                <w:rFonts w:ascii="Candara" w:hAnsi="Candara"/>
                <w:i/>
                <w:noProof/>
                <w:color w:val="FFFFFF" w:themeColor="background1"/>
              </w:rPr>
            </w:pPr>
            <w:r w:rsidRPr="00662D24">
              <w:rPr>
                <w:rFonts w:ascii="Candara" w:hAnsi="Candara"/>
                <w:i/>
                <w:noProof/>
                <w:color w:val="FFFFFF" w:themeColor="background1"/>
              </w:rPr>
              <w:t xml:space="preserve">Best Case/Worst Case is a </w:t>
            </w:r>
            <w:r w:rsidR="00374764">
              <w:rPr>
                <w:rFonts w:ascii="Candara" w:hAnsi="Candara"/>
                <w:i/>
                <w:noProof/>
                <w:color w:val="FFFFFF" w:themeColor="background1"/>
              </w:rPr>
              <w:t xml:space="preserve">communication </w:t>
            </w:r>
            <w:r w:rsidRPr="00662D24">
              <w:rPr>
                <w:rFonts w:ascii="Candara" w:hAnsi="Candara"/>
                <w:i/>
                <w:noProof/>
                <w:color w:val="FFFFFF" w:themeColor="background1"/>
              </w:rPr>
              <w:t xml:space="preserve">tool </w:t>
            </w:r>
            <w:r w:rsidR="00374764">
              <w:rPr>
                <w:rFonts w:ascii="Candara" w:hAnsi="Candara"/>
                <w:i/>
                <w:noProof/>
                <w:color w:val="FFFFFF" w:themeColor="background1"/>
              </w:rPr>
              <w:t xml:space="preserve">that is </w:t>
            </w:r>
            <w:r w:rsidRPr="00662D24">
              <w:rPr>
                <w:rFonts w:ascii="Candara" w:hAnsi="Candara"/>
                <w:i/>
                <w:noProof/>
                <w:color w:val="FFFFFF" w:themeColor="background1"/>
              </w:rPr>
              <w:t>designed to help patients, families, and care team members understand serious</w:t>
            </w:r>
            <w:r w:rsidR="00374764">
              <w:rPr>
                <w:rFonts w:ascii="Candara" w:hAnsi="Candara"/>
                <w:i/>
                <w:noProof/>
                <w:color w:val="FFFFFF" w:themeColor="background1"/>
              </w:rPr>
              <w:t xml:space="preserve"> injury and</w:t>
            </w:r>
            <w:r w:rsidRPr="00662D24">
              <w:rPr>
                <w:rFonts w:ascii="Candara" w:hAnsi="Candara"/>
                <w:i/>
                <w:noProof/>
                <w:color w:val="FFFFFF" w:themeColor="background1"/>
              </w:rPr>
              <w:t xml:space="preserve"> illness in order to help them make the best decisions along the way.</w:t>
            </w:r>
          </w:p>
        </w:tc>
      </w:tr>
      <w:tr w:rsidRPr="00662D24" w:rsidR="007E0D74" w:rsidTr="488C0E5A" w14:paraId="2C44BF82" w14:textId="77777777">
        <w:trPr>
          <w:trHeight w:val="2852"/>
        </w:trPr>
        <w:tc>
          <w:tcPr>
            <w:tcW w:w="4950" w:type="dxa"/>
            <w:tcBorders>
              <w:bottom w:val="nil"/>
            </w:tcBorders>
            <w:tcMar/>
          </w:tcPr>
          <w:p w:rsidRPr="006943DF" w:rsidR="00A65434" w:rsidP="006943DF" w:rsidRDefault="00F31D34" w14:paraId="0E7FD5CB" w14:textId="6958566E">
            <w:pPr>
              <w:pStyle w:val="Heading4"/>
              <w:spacing w:after="0"/>
              <w:ind w:right="507"/>
              <w:rPr>
                <w:rFonts w:ascii="Candara" w:hAnsi="Candara"/>
                <w:color w:val="373545" w:themeColor="text2"/>
                <w:sz w:val="32"/>
              </w:rPr>
            </w:pPr>
            <w:r>
              <w:rPr>
                <w:rFonts w:ascii="Candara" w:hAnsi="Candara"/>
                <w:color w:val="373545" w:themeColor="text2"/>
                <w:sz w:val="32"/>
              </w:rPr>
              <w:t>The Graphic Aid</w:t>
            </w:r>
          </w:p>
          <w:p w:rsidR="006943DF" w:rsidP="00A65434" w:rsidRDefault="006943DF" w14:paraId="69CD6447" w14:textId="77777777">
            <w:pPr>
              <w:spacing w:after="0"/>
              <w:ind w:right="320"/>
              <w:jc w:val="both"/>
              <w:rPr>
                <w:rFonts w:ascii="Candara" w:hAnsi="Candara"/>
                <w:noProof/>
              </w:rPr>
            </w:pPr>
          </w:p>
          <w:p w:rsidR="005C041A" w:rsidP="00A65434" w:rsidRDefault="00F31D34" w14:paraId="7E7CA80C" w14:textId="46306AEE">
            <w:pPr>
              <w:spacing w:after="0"/>
              <w:ind w:right="320"/>
              <w:jc w:val="both"/>
              <w:rPr>
                <w:rFonts w:ascii="Candara" w:hAnsi="Candara"/>
                <w:noProof/>
              </w:rPr>
            </w:pPr>
            <w:r w:rsidRPr="58DA95D0">
              <w:rPr>
                <w:rFonts w:ascii="Candara" w:hAnsi="Candara"/>
                <w:noProof/>
              </w:rPr>
              <w:t>The graphic aid shows the trajectory of the patient’s condition over the course of their ICU stay</w:t>
            </w:r>
            <w:r w:rsidR="00FA646E">
              <w:rPr>
                <w:rFonts w:ascii="Candara" w:hAnsi="Candara"/>
                <w:noProof/>
              </w:rPr>
              <w:t>.</w:t>
            </w:r>
            <w:r w:rsidR="00A65434">
              <w:rPr>
                <w:rFonts w:ascii="Candara" w:hAnsi="Candara"/>
                <w:noProof/>
              </w:rPr>
              <w:t xml:space="preserve"> </w:t>
            </w:r>
            <w:r w:rsidR="00FA646E">
              <w:rPr>
                <w:rFonts w:ascii="Candara" w:hAnsi="Candara"/>
                <w:noProof/>
              </w:rPr>
              <w:t>Important events that change the patient’s trajectory are noted at the top of the graphic aid during rounds for that day. The</w:t>
            </w:r>
            <w:r w:rsidRPr="58DA95D0">
              <w:rPr>
                <w:rFonts w:ascii="Candara" w:hAnsi="Candara"/>
                <w:noProof/>
              </w:rPr>
              <w:t xml:space="preserve"> star indicates the Best  Case </w:t>
            </w:r>
            <w:r w:rsidR="00A65434">
              <w:rPr>
                <w:rFonts w:ascii="Candara" w:hAnsi="Candara"/>
                <w:noProof/>
              </w:rPr>
              <w:t>s</w:t>
            </w:r>
            <w:r w:rsidRPr="58DA95D0">
              <w:rPr>
                <w:rFonts w:ascii="Candara" w:hAnsi="Candara"/>
                <w:noProof/>
              </w:rPr>
              <w:t xml:space="preserve">cenario for the patient, and the </w:t>
            </w:r>
            <w:r w:rsidR="008C099D">
              <w:rPr>
                <w:rFonts w:ascii="Candara" w:hAnsi="Candara"/>
                <w:noProof/>
              </w:rPr>
              <w:t>box</w:t>
            </w:r>
            <w:r w:rsidRPr="58DA95D0" w:rsidR="008C099D">
              <w:rPr>
                <w:rFonts w:ascii="Candara" w:hAnsi="Candara"/>
                <w:noProof/>
              </w:rPr>
              <w:t xml:space="preserve"> </w:t>
            </w:r>
            <w:r w:rsidRPr="58DA95D0">
              <w:rPr>
                <w:rFonts w:ascii="Candara" w:hAnsi="Candara"/>
                <w:noProof/>
              </w:rPr>
              <w:t xml:space="preserve">indicates the Worst Case </w:t>
            </w:r>
            <w:r w:rsidR="00A65434">
              <w:rPr>
                <w:rFonts w:ascii="Candara" w:hAnsi="Candara"/>
                <w:noProof/>
              </w:rPr>
              <w:t>s</w:t>
            </w:r>
            <w:r w:rsidRPr="58DA95D0">
              <w:rPr>
                <w:rFonts w:ascii="Candara" w:hAnsi="Candara"/>
                <w:noProof/>
              </w:rPr>
              <w:t xml:space="preserve">cenario. </w:t>
            </w:r>
            <w:r w:rsidR="00A65434">
              <w:rPr>
                <w:rFonts w:ascii="Candara" w:hAnsi="Candara"/>
                <w:noProof/>
              </w:rPr>
              <w:t xml:space="preserve">The team places the star for the Best Case on the graphic aid </w:t>
            </w:r>
            <w:r w:rsidR="00080379">
              <w:rPr>
                <w:rFonts w:ascii="Candara" w:hAnsi="Candara"/>
                <w:noProof/>
              </w:rPr>
              <w:t xml:space="preserve">and </w:t>
            </w:r>
            <w:r w:rsidR="00A65434">
              <w:rPr>
                <w:rFonts w:ascii="Candara" w:hAnsi="Candara"/>
                <w:noProof/>
              </w:rPr>
              <w:t>writes a story around it about what things could look like if everything goes well.</w:t>
            </w:r>
          </w:p>
          <w:p w:rsidRPr="00A65434" w:rsidR="00F40B1E" w:rsidP="00A65434" w:rsidRDefault="00F40B1E" w14:paraId="7A711848" w14:textId="77777777">
            <w:pPr>
              <w:spacing w:after="0"/>
              <w:ind w:right="320"/>
              <w:jc w:val="both"/>
              <w:rPr>
                <w:rFonts w:ascii="Candara" w:hAnsi="Candara"/>
                <w:noProof/>
              </w:rPr>
            </w:pPr>
          </w:p>
          <w:p w:rsidRPr="00FA646E" w:rsidR="0037697C" w:rsidP="00F31D34" w:rsidRDefault="00B2139E" w14:paraId="07141BB7" w14:textId="1536CE9C">
            <w:pPr>
              <w:ind w:right="507"/>
              <w:jc w:val="both"/>
              <w:rPr>
                <w:rFonts w:ascii="Candara" w:hAnsi="Candara"/>
                <w:i/>
                <w:iCs/>
                <w:noProof/>
              </w:rPr>
            </w:pPr>
            <w:r w:rsidRPr="00B2139E">
              <w:rPr>
                <w:rFonts w:ascii="Candara" w:hAnsi="Candara"/>
                <w:i/>
                <w:iCs/>
                <w:noProof/>
              </w:rPr>
              <w:drawing>
                <wp:anchor distT="0" distB="0" distL="114300" distR="114300" simplePos="0" relativeHeight="251684864" behindDoc="0" locked="0" layoutInCell="1" allowOverlap="1" wp14:anchorId="2B5B0AA7" wp14:editId="3005CD9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512966</wp:posOffset>
                  </wp:positionV>
                  <wp:extent cx="5989320" cy="4244611"/>
                  <wp:effectExtent l="38100" t="38100" r="43180" b="35560"/>
                  <wp:wrapNone/>
                  <wp:docPr id="19970903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7090376" name="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1" b="1354"/>
                          <a:stretch/>
                        </pic:blipFill>
                        <pic:spPr>
                          <a:xfrm>
                            <a:off x="0" y="0"/>
                            <a:ext cx="5989320" cy="4244611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8278E45" w:rsidR="002B5209">
              <w:rPr>
                <w:rFonts w:ascii="Candara" w:hAnsi="Candara"/>
                <w:i/>
                <w:iCs/>
                <w:noProof/>
              </w:rPr>
              <w:t>Below is a</w:t>
            </w:r>
            <w:r w:rsidRPr="08278E45" w:rsidR="00A65434">
              <w:rPr>
                <w:rFonts w:ascii="Candara" w:hAnsi="Candara"/>
                <w:i/>
                <w:iCs/>
                <w:noProof/>
              </w:rPr>
              <w:t>n example of a</w:t>
            </w:r>
            <w:r w:rsidRPr="08278E45" w:rsidR="002B5209">
              <w:rPr>
                <w:rFonts w:ascii="Candara" w:hAnsi="Candara"/>
                <w:i/>
                <w:iCs/>
                <w:noProof/>
              </w:rPr>
              <w:t xml:space="preserve"> g</w:t>
            </w:r>
            <w:r w:rsidRPr="08278E45" w:rsidR="00F31D34">
              <w:rPr>
                <w:rFonts w:ascii="Candara" w:hAnsi="Candara"/>
                <w:i/>
                <w:iCs/>
                <w:noProof/>
              </w:rPr>
              <w:t xml:space="preserve">raphic aid for a </w:t>
            </w:r>
            <w:r w:rsidRPr="08278E45" w:rsidR="000C62BB">
              <w:rPr>
                <w:rFonts w:ascii="Candara" w:hAnsi="Candara"/>
                <w:i/>
                <w:iCs/>
                <w:noProof/>
              </w:rPr>
              <w:t xml:space="preserve">seriously ill </w:t>
            </w:r>
            <w:r w:rsidRPr="08278E45" w:rsidR="00F31D34">
              <w:rPr>
                <w:rFonts w:ascii="Candara" w:hAnsi="Candara"/>
                <w:i/>
                <w:iCs/>
                <w:noProof/>
              </w:rPr>
              <w:t>trauma patient</w:t>
            </w:r>
            <w:r w:rsidRPr="08278E45" w:rsidR="000C62BB">
              <w:rPr>
                <w:rFonts w:ascii="Candara" w:hAnsi="Candara"/>
                <w:i/>
                <w:iCs/>
                <w:noProof/>
              </w:rPr>
              <w:t xml:space="preserve"> in the ICU</w:t>
            </w:r>
            <w:r w:rsidRPr="08278E45" w:rsidR="001D0A2D">
              <w:rPr>
                <w:rFonts w:ascii="Candara" w:hAnsi="Candara"/>
                <w:i/>
                <w:iCs/>
                <w:noProof/>
              </w:rPr>
              <w:t>:</w:t>
            </w:r>
          </w:p>
        </w:tc>
        <w:tc>
          <w:tcPr>
            <w:tcW w:w="250" w:type="dxa"/>
            <w:tcMar/>
          </w:tcPr>
          <w:p w:rsidRPr="00662D24" w:rsidR="00346FFA" w:rsidP="000924F1" w:rsidRDefault="00346FFA" w14:paraId="71520781" w14:textId="12404D68">
            <w:pPr>
              <w:rPr>
                <w:rFonts w:ascii="Candara" w:hAnsi="Candara"/>
                <w:noProof/>
              </w:rPr>
            </w:pPr>
          </w:p>
        </w:tc>
        <w:tc>
          <w:tcPr>
            <w:tcW w:w="4725" w:type="dxa"/>
            <w:gridSpan w:val="2"/>
            <w:tcMar/>
          </w:tcPr>
          <w:p w:rsidRPr="001D0A2D" w:rsidR="00A65434" w:rsidP="00A65434" w:rsidRDefault="00EA4523" w14:paraId="26F0B456" w14:textId="1AC5A39D">
            <w:pPr>
              <w:pStyle w:val="Heading4"/>
              <w:spacing w:after="0"/>
              <w:rPr>
                <w:rFonts w:ascii="Candara" w:hAnsi="Candara"/>
                <w:color w:val="373545" w:themeColor="text2"/>
                <w:sz w:val="32"/>
              </w:rPr>
            </w:pPr>
            <w:r w:rsidRPr="001D0A2D">
              <w:rPr>
                <w:rFonts w:ascii="Candara" w:hAnsi="Candara"/>
                <w:color w:val="373545" w:themeColor="text2"/>
                <w:sz w:val="32"/>
              </w:rPr>
              <w:t xml:space="preserve">Using </w:t>
            </w:r>
            <w:r w:rsidRPr="001D0A2D" w:rsidR="005C041A">
              <w:rPr>
                <w:rFonts w:ascii="Candara" w:hAnsi="Candara"/>
                <w:color w:val="373545" w:themeColor="text2"/>
                <w:sz w:val="32"/>
              </w:rPr>
              <w:t>BC</w:t>
            </w:r>
            <w:r w:rsidR="00E758B5">
              <w:rPr>
                <w:rFonts w:ascii="Candara" w:hAnsi="Candara"/>
                <w:color w:val="373545" w:themeColor="text2"/>
                <w:sz w:val="32"/>
              </w:rPr>
              <w:t>/</w:t>
            </w:r>
            <w:r w:rsidRPr="001D0A2D" w:rsidR="005C041A">
              <w:rPr>
                <w:rFonts w:ascii="Candara" w:hAnsi="Candara"/>
                <w:color w:val="373545" w:themeColor="text2"/>
                <w:sz w:val="32"/>
              </w:rPr>
              <w:t>WC</w:t>
            </w:r>
            <w:r w:rsidR="00F40B1E">
              <w:rPr>
                <w:rFonts w:ascii="Candara" w:hAnsi="Candara"/>
                <w:color w:val="373545" w:themeColor="text2"/>
                <w:sz w:val="32"/>
              </w:rPr>
              <w:t xml:space="preserve"> with Families</w:t>
            </w:r>
          </w:p>
          <w:p w:rsidR="00A65434" w:rsidP="005C041A" w:rsidRDefault="001D0A2D" w14:paraId="55FAE0AD" w14:textId="0C425EBB">
            <w:pPr>
              <w:spacing w:after="0"/>
              <w:jc w:val="both"/>
              <w:rPr>
                <w:rFonts w:ascii="Candara" w:hAnsi="Candara"/>
              </w:rPr>
            </w:pPr>
            <w:r w:rsidRPr="00662D24">
              <w:rPr>
                <w:rFonts w:ascii="Candara" w:hAnsi="Candara"/>
                <w:noProof/>
              </w:rPr>
              <w:drawing>
                <wp:anchor distT="0" distB="0" distL="114300" distR="114300" simplePos="0" relativeHeight="251679744" behindDoc="0" locked="0" layoutInCell="1" allowOverlap="1" wp14:anchorId="32646E0E" wp14:editId="5729D4E1">
                  <wp:simplePos x="0" y="0"/>
                  <wp:positionH relativeFrom="column">
                    <wp:posOffset>191834</wp:posOffset>
                  </wp:positionH>
                  <wp:positionV relativeFrom="paragraph">
                    <wp:posOffset>88265</wp:posOffset>
                  </wp:positionV>
                  <wp:extent cx="2448247" cy="1869819"/>
                  <wp:effectExtent l="38100" t="38100" r="41275" b="3556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247" cy="1869819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2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65434" w:rsidP="005C041A" w:rsidRDefault="00A65434" w14:paraId="159BA15A" w14:textId="4EBB8DF9">
            <w:pPr>
              <w:spacing w:after="0"/>
              <w:jc w:val="both"/>
              <w:rPr>
                <w:rFonts w:ascii="Candara" w:hAnsi="Candara"/>
              </w:rPr>
            </w:pPr>
          </w:p>
          <w:p w:rsidR="00A65434" w:rsidP="005C041A" w:rsidRDefault="00A65434" w14:paraId="3627779F" w14:textId="47EE9B12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27BFCA99" w14:textId="21A22B7C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656B050B" w14:textId="55AD5E65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770B3C01" w14:textId="0509E11C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2D70CAC8" w14:textId="5B202A4E">
            <w:pPr>
              <w:spacing w:after="0"/>
              <w:jc w:val="both"/>
              <w:rPr>
                <w:rFonts w:ascii="Candara" w:hAnsi="Candara"/>
              </w:rPr>
            </w:pPr>
          </w:p>
          <w:p w:rsidR="00890FCF" w:rsidP="005C041A" w:rsidRDefault="00890FCF" w14:paraId="7241A2D0" w14:textId="77777777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7C03CF65" w14:textId="39384676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3EF3DE94" w14:textId="2CAEB912">
            <w:pPr>
              <w:spacing w:after="0"/>
              <w:jc w:val="both"/>
              <w:rPr>
                <w:rFonts w:ascii="Candara" w:hAnsi="Candara"/>
              </w:rPr>
            </w:pPr>
          </w:p>
          <w:p w:rsidR="001D0A2D" w:rsidP="005C041A" w:rsidRDefault="001D0A2D" w14:paraId="45FEB132" w14:textId="77777777">
            <w:pPr>
              <w:spacing w:after="0"/>
              <w:jc w:val="both"/>
              <w:rPr>
                <w:rFonts w:ascii="Candara" w:hAnsi="Candara"/>
              </w:rPr>
            </w:pPr>
          </w:p>
          <w:p w:rsidRPr="00890FCF" w:rsidR="001D0A2D" w:rsidP="00A65434" w:rsidRDefault="001D0A2D" w14:paraId="612E219B" w14:textId="77777777">
            <w:pPr>
              <w:spacing w:after="0"/>
              <w:jc w:val="both"/>
              <w:rPr>
                <w:rFonts w:ascii="Candara" w:hAnsi="Candara"/>
                <w:sz w:val="28"/>
                <w:szCs w:val="28"/>
              </w:rPr>
            </w:pPr>
          </w:p>
          <w:p w:rsidRPr="00662D24" w:rsidR="00222B11" w:rsidP="00A65434" w:rsidRDefault="005C041A" w14:paraId="03456987" w14:textId="349EE3DE">
            <w:pPr>
              <w:spacing w:after="0"/>
              <w:jc w:val="both"/>
              <w:rPr>
                <w:rFonts w:ascii="Candara" w:hAnsi="Candara"/>
              </w:rPr>
            </w:pPr>
            <w:r w:rsidRPr="488C0E5A" w:rsidR="488C0E5A">
              <w:rPr>
                <w:rFonts w:ascii="Candara" w:hAnsi="Candara"/>
              </w:rPr>
              <w:t>Stories about the Best/Worst Case are discussed with the patient and family or loved ones, allowing them to consider plausible futures.</w:t>
            </w:r>
          </w:p>
        </w:tc>
        <w:tc>
          <w:tcPr>
            <w:tcW w:w="377" w:type="dxa"/>
            <w:tcMar/>
          </w:tcPr>
          <w:p w:rsidRPr="00662D24" w:rsidR="00346FFA" w:rsidP="000924F1" w:rsidRDefault="00346FFA" w14:paraId="689AF559" w14:textId="4BF7B603">
            <w:pPr>
              <w:rPr>
                <w:rFonts w:ascii="Candara" w:hAnsi="Candara"/>
                <w:noProof/>
              </w:rPr>
            </w:pPr>
          </w:p>
        </w:tc>
        <w:tc>
          <w:tcPr>
            <w:tcW w:w="4821" w:type="dxa"/>
            <w:tcBorders>
              <w:bottom w:val="nil"/>
            </w:tcBorders>
            <w:tcMar/>
            <w:vAlign w:val="center"/>
          </w:tcPr>
          <w:p w:rsidR="005C041A" w:rsidP="005C041A" w:rsidRDefault="00890FCF" w14:paraId="7275DABA" w14:textId="4AD4B8B3">
            <w:pPr>
              <w:rPr>
                <w:rFonts w:ascii="Candara" w:hAnsi="Candara"/>
              </w:rPr>
            </w:pPr>
            <w:r w:rsidRPr="00662D24">
              <w:rPr>
                <w:rFonts w:ascii="Candara" w:hAnsi="Candara"/>
                <w:noProof/>
              </w:rPr>
              <w:drawing>
                <wp:anchor distT="0" distB="0" distL="114300" distR="114300" simplePos="0" relativeHeight="251687936" behindDoc="0" locked="0" layoutInCell="1" allowOverlap="1" wp14:anchorId="4939B0A1" wp14:editId="3AD13233">
                  <wp:simplePos x="0" y="0"/>
                  <wp:positionH relativeFrom="column">
                    <wp:posOffset>10795</wp:posOffset>
                  </wp:positionH>
                  <wp:positionV relativeFrom="page">
                    <wp:posOffset>945515</wp:posOffset>
                  </wp:positionV>
                  <wp:extent cx="2902585" cy="1870075"/>
                  <wp:effectExtent l="12700" t="12700" r="18415" b="952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2585" cy="18700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59F3">
              <w:rPr>
                <w:rFonts w:ascii="Candara" w:hAnsi="Candara"/>
              </w:rPr>
              <w:t>Nurses and any ot</w:t>
            </w:r>
            <w:r>
              <w:rPr>
                <w:rFonts w:ascii="Candara" w:hAnsi="Candara"/>
              </w:rPr>
              <w:t>h</w:t>
            </w:r>
            <w:r w:rsidR="004059F3">
              <w:rPr>
                <w:rFonts w:ascii="Candara" w:hAnsi="Candara"/>
              </w:rPr>
              <w:t>er members of the interdisciplinary team</w:t>
            </w:r>
            <w:r w:rsidR="00EA4523">
              <w:rPr>
                <w:rFonts w:ascii="Candara" w:hAnsi="Candara"/>
              </w:rPr>
              <w:t xml:space="preserve"> </w:t>
            </w:r>
            <w:r w:rsidR="004059F3">
              <w:rPr>
                <w:rFonts w:ascii="Candara" w:hAnsi="Candara"/>
              </w:rPr>
              <w:t>can</w:t>
            </w:r>
            <w:r w:rsidR="00EA4523">
              <w:rPr>
                <w:rFonts w:ascii="Candara" w:hAnsi="Candara"/>
              </w:rPr>
              <w:t xml:space="preserve"> refer to the graphic aid when talking with patients and families. </w:t>
            </w:r>
            <w:r w:rsidR="004059F3">
              <w:rPr>
                <w:rFonts w:ascii="Candara" w:hAnsi="Candara"/>
              </w:rPr>
              <w:t xml:space="preserve">They can also </w:t>
            </w:r>
            <w:r w:rsidRPr="6A6ED114" w:rsidR="005C041A">
              <w:rPr>
                <w:rFonts w:ascii="Candara" w:hAnsi="Candara"/>
              </w:rPr>
              <w:t xml:space="preserve">fill out the </w:t>
            </w:r>
            <w:r>
              <w:rPr>
                <w:rFonts w:ascii="Candara" w:hAnsi="Candara"/>
              </w:rPr>
              <w:t>flip</w:t>
            </w:r>
            <w:r w:rsidRPr="6A6ED114">
              <w:rPr>
                <w:rFonts w:ascii="Candara" w:hAnsi="Candara"/>
              </w:rPr>
              <w:t xml:space="preserve"> </w:t>
            </w:r>
            <w:r w:rsidRPr="6A6ED114" w:rsidR="005C041A">
              <w:rPr>
                <w:rFonts w:ascii="Candara" w:hAnsi="Candara"/>
              </w:rPr>
              <w:t>side</w:t>
            </w:r>
            <w:r w:rsidR="00F40B1E">
              <w:rPr>
                <w:rFonts w:ascii="Candara" w:hAnsi="Candara"/>
              </w:rPr>
              <w:t xml:space="preserve"> of the graphic aid or encourage the family</w:t>
            </w:r>
            <w:r w:rsidR="00EA4523">
              <w:rPr>
                <w:rFonts w:ascii="Candara" w:hAnsi="Candara"/>
              </w:rPr>
              <w:t xml:space="preserve"> </w:t>
            </w:r>
            <w:r w:rsidR="00F40B1E">
              <w:rPr>
                <w:rFonts w:ascii="Candara" w:hAnsi="Candara"/>
              </w:rPr>
              <w:t>to contribute to it.</w:t>
            </w:r>
          </w:p>
          <w:p w:rsidRPr="00890FCF" w:rsidR="00890FCF" w:rsidP="005C041A" w:rsidRDefault="00890FCF" w14:paraId="21203145" w14:textId="77777777">
            <w:pPr>
              <w:rPr>
                <w:rFonts w:ascii="Candara" w:hAnsi="Candara"/>
                <w:sz w:val="36"/>
                <w:szCs w:val="36"/>
              </w:rPr>
            </w:pPr>
          </w:p>
          <w:p w:rsidR="00890FCF" w:rsidP="005C041A" w:rsidRDefault="00890FCF" w14:paraId="0D9A9655" w14:textId="77777777">
            <w:pPr>
              <w:rPr>
                <w:rFonts w:ascii="Candara" w:hAnsi="Candara"/>
              </w:rPr>
            </w:pPr>
          </w:p>
          <w:p w:rsidR="00890FCF" w:rsidP="005C041A" w:rsidRDefault="00890FCF" w14:paraId="1537921F" w14:textId="77777777">
            <w:pPr>
              <w:rPr>
                <w:rFonts w:ascii="Candara" w:hAnsi="Candara"/>
              </w:rPr>
            </w:pPr>
          </w:p>
          <w:p w:rsidR="00890FCF" w:rsidP="005C041A" w:rsidRDefault="00890FCF" w14:paraId="25CDFAD4" w14:textId="0B566CF9">
            <w:pPr>
              <w:rPr>
                <w:rFonts w:ascii="Candara" w:hAnsi="Candara"/>
              </w:rPr>
            </w:pPr>
          </w:p>
          <w:p w:rsidRPr="00662D24" w:rsidR="00890FCF" w:rsidP="005C041A" w:rsidRDefault="00890FCF" w14:paraId="5CF1F7F5" w14:textId="1413202E">
            <w:pPr>
              <w:rPr>
                <w:rFonts w:ascii="Candara" w:hAnsi="Candara"/>
              </w:rPr>
            </w:pPr>
          </w:p>
          <w:p w:rsidRPr="00662D24" w:rsidR="00386563" w:rsidP="005C041A" w:rsidRDefault="00386563" w14:paraId="7542C373" w14:textId="32324A0E">
            <w:pPr>
              <w:pStyle w:val="Heading4"/>
              <w:rPr>
                <w:rFonts w:ascii="Candara" w:hAnsi="Candara"/>
                <w:color w:val="373545" w:themeColor="text2"/>
              </w:rPr>
            </w:pPr>
          </w:p>
          <w:p w:rsidR="001065F9" w:rsidP="002F1A74" w:rsidRDefault="00890FCF" w14:paraId="3EC29AFB" w14:textId="4F01AB7F">
            <w:pPr>
              <w:spacing w:before="120" w:after="240"/>
              <w:rPr>
                <w:rFonts w:ascii="Candara" w:hAnsi="Candara"/>
                <w:i/>
                <w:iCs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3E412EA1" wp14:editId="0EFF9EE1">
                  <wp:simplePos x="0" y="0"/>
                  <wp:positionH relativeFrom="column">
                    <wp:posOffset>23495</wp:posOffset>
                  </wp:positionH>
                  <wp:positionV relativeFrom="page">
                    <wp:posOffset>3923030</wp:posOffset>
                  </wp:positionV>
                  <wp:extent cx="2914650" cy="1837055"/>
                  <wp:effectExtent l="38100" t="38100" r="44450" b="42545"/>
                  <wp:wrapNone/>
                  <wp:docPr id="807071624" name="Picture 3" descr="Image previe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age preview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73" b="7279"/>
                          <a:stretch/>
                        </pic:blipFill>
                        <pic:spPr bwMode="auto">
                          <a:xfrm>
                            <a:off x="0" y="0"/>
                            <a:ext cx="2914650" cy="183705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6A6ED114" w:rsidR="005C041A">
              <w:rPr>
                <w:rFonts w:ascii="Candara" w:hAnsi="Candara"/>
                <w:i/>
                <w:iCs/>
                <w:noProof/>
              </w:rPr>
              <w:t>Th</w:t>
            </w:r>
            <w:r w:rsidR="005011B9">
              <w:rPr>
                <w:rFonts w:ascii="Candara" w:hAnsi="Candara"/>
                <w:i/>
                <w:iCs/>
                <w:noProof/>
              </w:rPr>
              <w:t xml:space="preserve">e </w:t>
            </w:r>
            <w:r>
              <w:rPr>
                <w:rFonts w:ascii="Candara" w:hAnsi="Candara"/>
                <w:i/>
                <w:iCs/>
                <w:noProof/>
              </w:rPr>
              <w:t>flip</w:t>
            </w:r>
            <w:r w:rsidR="005011B9">
              <w:rPr>
                <w:rFonts w:ascii="Candara" w:hAnsi="Candara"/>
                <w:i/>
                <w:iCs/>
                <w:noProof/>
              </w:rPr>
              <w:t xml:space="preserve"> side</w:t>
            </w:r>
            <w:r w:rsidRPr="6A6ED114" w:rsidR="005C041A">
              <w:rPr>
                <w:rFonts w:ascii="Candara" w:hAnsi="Candara"/>
                <w:i/>
                <w:iCs/>
                <w:noProof/>
              </w:rPr>
              <w:t xml:space="preserve"> can include anything the patient likes to spend time doing. </w:t>
            </w:r>
            <w:r w:rsidR="004059F3">
              <w:rPr>
                <w:rFonts w:ascii="Candara" w:hAnsi="Candara"/>
                <w:i/>
                <w:iCs/>
                <w:noProof/>
              </w:rPr>
              <w:t>Either</w:t>
            </w:r>
            <w:r w:rsidRPr="6A6ED114" w:rsidR="005C041A">
              <w:rPr>
                <w:rFonts w:ascii="Candara" w:hAnsi="Candara"/>
                <w:i/>
                <w:iCs/>
                <w:noProof/>
              </w:rPr>
              <w:t xml:space="preserve"> side of the graphic aid can be posted in the patient’s room</w:t>
            </w:r>
            <w:r w:rsidR="004059F3">
              <w:rPr>
                <w:rFonts w:ascii="Candara" w:hAnsi="Candara"/>
                <w:i/>
                <w:iCs/>
                <w:noProof/>
              </w:rPr>
              <w:t>. This side will help</w:t>
            </w:r>
            <w:r w:rsidRPr="6A6ED114" w:rsidR="005C041A">
              <w:rPr>
                <w:rFonts w:ascii="Candara" w:hAnsi="Candara"/>
                <w:i/>
                <w:iCs/>
                <w:noProof/>
              </w:rPr>
              <w:t xml:space="preserve"> </w:t>
            </w:r>
            <w:r w:rsidR="00EA4523">
              <w:rPr>
                <w:rFonts w:ascii="Candara" w:hAnsi="Candara"/>
                <w:i/>
                <w:iCs/>
                <w:noProof/>
              </w:rPr>
              <w:t>remind the family and care team of what is important to the patient</w:t>
            </w:r>
            <w:r w:rsidRPr="6A6ED114" w:rsidR="005C041A">
              <w:rPr>
                <w:rFonts w:ascii="Candara" w:hAnsi="Candara"/>
                <w:i/>
                <w:iCs/>
                <w:noProof/>
              </w:rPr>
              <w:t>.</w:t>
            </w:r>
          </w:p>
          <w:p w:rsidRPr="00080379" w:rsidR="00890FCF" w:rsidP="002F1A74" w:rsidRDefault="00890FCF" w14:paraId="14A81BBC" w14:textId="7EDD7C36">
            <w:pPr>
              <w:spacing w:before="120" w:after="240"/>
              <w:rPr>
                <w:rFonts w:ascii="Candara" w:hAnsi="Candara"/>
                <w:i/>
                <w:iCs/>
                <w:noProof/>
                <w:sz w:val="48"/>
                <w:szCs w:val="48"/>
              </w:rPr>
            </w:pPr>
          </w:p>
          <w:p w:rsidR="00890FCF" w:rsidP="002F1A74" w:rsidRDefault="00890FCF" w14:paraId="05D29388" w14:textId="77777777">
            <w:pPr>
              <w:spacing w:before="120" w:after="240"/>
              <w:rPr>
                <w:rFonts w:ascii="Candara" w:hAnsi="Candara"/>
                <w:i/>
                <w:iCs/>
                <w:noProof/>
              </w:rPr>
            </w:pPr>
          </w:p>
          <w:p w:rsidR="00890FCF" w:rsidP="002F1A74" w:rsidRDefault="00890FCF" w14:paraId="170707C2" w14:textId="77777777">
            <w:pPr>
              <w:spacing w:before="120" w:after="240"/>
              <w:rPr>
                <w:rFonts w:ascii="Candara" w:hAnsi="Candara"/>
                <w:i/>
                <w:iCs/>
                <w:noProof/>
              </w:rPr>
            </w:pPr>
          </w:p>
          <w:p w:rsidR="00890FCF" w:rsidP="002F1A74" w:rsidRDefault="00890FCF" w14:paraId="2987FB1C" w14:textId="77777777">
            <w:pPr>
              <w:spacing w:before="120" w:after="240"/>
              <w:rPr>
                <w:rFonts w:ascii="Candara" w:hAnsi="Candara"/>
                <w:i/>
                <w:iCs/>
                <w:noProof/>
              </w:rPr>
            </w:pPr>
          </w:p>
          <w:p w:rsidR="00890FCF" w:rsidP="002F1A74" w:rsidRDefault="00890FCF" w14:paraId="0D755143" w14:textId="77777777">
            <w:pPr>
              <w:spacing w:before="120" w:after="240"/>
              <w:rPr>
                <w:rFonts w:ascii="Candara" w:hAnsi="Candara"/>
                <w:i/>
                <w:iCs/>
                <w:noProof/>
              </w:rPr>
            </w:pPr>
          </w:p>
          <w:p w:rsidR="001D0A2D" w:rsidP="005C041A" w:rsidRDefault="00A83BCD" w14:paraId="5824D031" w14:textId="4AAD6B90">
            <w:pPr>
              <w:rPr>
                <w:rFonts w:ascii="Candara" w:hAnsi="Candara"/>
                <w:i/>
                <w:iCs/>
                <w:noProof/>
              </w:rPr>
            </w:pPr>
            <w:r>
              <w:fldChar w:fldCharType="begin"/>
            </w:r>
            <w:r>
              <w:instrText xml:space="preserve"> INCLUDEPICTURE "https://attachments.office.net/owa/MFritz%40uwhealth.org/service.svc/s/GetAttachmentThumbnail?id=AQMkADA2Zjc2ZGVmLTdiMGUtNDkxNC1iNGE3LTUxM2ZlNDY0YjFlNgBGAAADaZ5q4G76dUCz%2BePc%2FrRMAAcAc%2FIc1q5stEuIrY0Qg8BkiQAAAgEJAAAAc%2FIc1q5stEuIrY0Qg8BkiQACKQRcAwAAAAESABAAkqWn01jK00CG3tWpdJ%2FQ0w%3D%3D&amp;thumbnailType=2&amp;token=eyJhbGciOiJSUzI1NiIsImtpZCI6IjczRkI5QkJFRjYzNjc4RDRGN0U4NEI0NDBCQUJCMTJBMzM5RDlGOTgiLCJ0eXAiOiJKV1QiLCJ4NXQiOiJjX3VidnZZMmVOVDM2RXRFQzZ1eEtqT2RuNWcifQ.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.lING9trJBmboH7vtVje9sdIGokGaBKEJGoePSuskc_JtFb_DfypSzJF0ub8nn7FYAcq9NvdcZHCp7I9novRmNEXN4bRv4P_OmLdFUrOln_lHj5TGL4L8_yy0_qSs-htv2sgOaSuf76KWx0xbai-CuB20nksapGjrrDI8WX10NB3z3oJbiFGbkbDC_1AnJPf1-bFaIutVwNtBn8np_mvDNYHB-fxbRIttyYirKKCG4AuFuuIL1hDeNP0Bo7Uh7JCc4kWQVvxbziQken-7QxjY4KLSoIdaT4l-L7hW9Gey__z2Fi9JdP3jA-XhHFW5PgsUJ16bk5so36xvsUMQStsKBw&amp;X-OWA-CANARY=_9CwD65qo06-LaCcm6tF9-CgDNEmidsY7VcaK3BV6JiNptgF6XZP6G9ybrVePjylbAAJi6sW8-A.&amp;owa=outlook.office.com&amp;scriptVer=20230714005.04&amp;animation=true" \* MERGEFORMATINET </w:instrText>
            </w:r>
            <w:r w:rsidR="00A434C6">
              <w:fldChar w:fldCharType="separate"/>
            </w:r>
            <w:r>
              <w:fldChar w:fldCharType="end"/>
            </w:r>
          </w:p>
          <w:p w:rsidR="001065F9" w:rsidP="001065F9" w:rsidRDefault="0037697C" w14:paraId="4D377B5F" w14:textId="5539B9DE">
            <w:pPr>
              <w:spacing w:after="120"/>
              <w:ind w:right="317"/>
              <w:rPr>
                <w:i/>
                <w:noProof/>
              </w:rPr>
            </w:pPr>
            <w:r w:rsidRPr="00404C64">
              <w:rPr>
                <w:noProof/>
              </w:rPr>
              <w:t xml:space="preserve">“Patients don’t need more information, they need more </w:t>
            </w:r>
            <w:r w:rsidRPr="00404C64">
              <w:rPr>
                <w:i/>
                <w:noProof/>
              </w:rPr>
              <w:t>interpretation</w:t>
            </w:r>
            <w:r w:rsidRPr="00404C64">
              <w:rPr>
                <w:noProof/>
              </w:rPr>
              <w:t xml:space="preserve"> of the information we give them</w:t>
            </w:r>
            <w:r w:rsidR="00415E77">
              <w:rPr>
                <w:noProof/>
              </w:rPr>
              <w:t>.</w:t>
            </w:r>
            <w:r w:rsidRPr="00404C64">
              <w:rPr>
                <w:noProof/>
              </w:rPr>
              <w:t>”</w:t>
            </w:r>
          </w:p>
          <w:p w:rsidRPr="0037697C" w:rsidR="00EA4523" w:rsidP="00333A7D" w:rsidRDefault="0037697C" w14:paraId="1BC33E96" w14:textId="320A38F2">
            <w:pPr>
              <w:spacing w:after="0"/>
              <w:ind w:right="320"/>
              <w:jc w:val="right"/>
              <w:rPr>
                <w:noProof/>
              </w:rPr>
            </w:pPr>
            <w:r>
              <w:rPr>
                <w:i/>
                <w:noProof/>
              </w:rPr>
              <w:t>-</w:t>
            </w:r>
            <w:r w:rsidRPr="00FC3FC3">
              <w:rPr>
                <w:i/>
                <w:noProof/>
              </w:rPr>
              <w:t>Sharon Kaufman</w:t>
            </w:r>
            <w:r>
              <w:rPr>
                <w:noProof/>
              </w:rPr>
              <w:br/>
            </w:r>
            <w:r w:rsidRPr="00FC3FC3">
              <w:rPr>
                <w:i/>
                <w:noProof/>
                <w:sz w:val="18"/>
                <w:szCs w:val="18"/>
              </w:rPr>
              <w:t>Author of Ordinary Medicine</w:t>
            </w:r>
          </w:p>
        </w:tc>
      </w:tr>
    </w:tbl>
    <w:p w:rsidRPr="00877A91" w:rsidR="00B67824" w:rsidP="007E0D74" w:rsidRDefault="00B67824" w14:paraId="2587555B" w14:textId="11C36E73"/>
    <w:sectPr w:rsidRPr="00877A91" w:rsidR="00B67824" w:rsidSect="000924F1">
      <w:headerReference w:type="first" r:id="rId23"/>
      <w:footerReference w:type="first" r:id="rId24"/>
      <w:pgSz w:w="15840" w:h="12240" w:orient="landscape" w:code="1"/>
      <w:pgMar w:top="360" w:right="360" w:bottom="360" w:left="360" w:header="432" w:footer="28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04C2B" w:rsidP="00D210FA" w:rsidRDefault="00804C2B" w14:paraId="033D1C53" w14:textId="77777777">
      <w:pPr>
        <w:spacing w:after="0"/>
      </w:pPr>
      <w:r>
        <w:separator/>
      </w:r>
    </w:p>
  </w:endnote>
  <w:endnote w:type="continuationSeparator" w:id="0">
    <w:p w:rsidR="00804C2B" w:rsidP="00D210FA" w:rsidRDefault="00804C2B" w14:paraId="3B02E675" w14:textId="7777777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p14">
  <w:p w:rsidR="000924F1" w:rsidRDefault="00C15C42" w14:paraId="5E23E681" w14:textId="76C0794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43958699" wp14:editId="5E73DBE3">
              <wp:simplePos x="0" y="0"/>
              <wp:positionH relativeFrom="column">
                <wp:posOffset>6550891</wp:posOffset>
              </wp:positionH>
              <wp:positionV relativeFrom="paragraph">
                <wp:posOffset>-1824644</wp:posOffset>
              </wp:positionV>
              <wp:extent cx="3108325" cy="1819563"/>
              <wp:effectExtent l="0" t="0" r="3175" b="0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108325" cy="1819563"/>
                      </a:xfrm>
                      <a:prstGeom prst="rect">
                        <a:avLst/>
                      </a:prstGeom>
                      <a:solidFill>
                        <a:schemeClr val="accent2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Pr="00C15C42" w:rsidR="005F0F31" w:rsidP="004642F0" w:rsidRDefault="005F0F31" w14:paraId="39D0DFDE" w14:textId="77777777">
                          <w:pPr>
                            <w:rPr>
                              <w:color w:val="514DAA" w:themeColor="accent2" w:themeShade="BF"/>
                              <w14:textFill>
                                <w14:solidFill>
                                  <w14:schemeClr w14:val="accent2">
                                    <w14:alpha w14:val="100000"/>
                                    <w14:lumMod w14:val="75000"/>
                                  </w14:schemeClr>
                                </w14:solidFill>
                              </w14:textFill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17" style="position:absolute;margin-left:515.8pt;margin-top:-143.65pt;width:244.75pt;height:143.25pt;z-index:-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7" fillcolor="#514daa [2405]" stroked="f" strokeweight="1pt" w14:anchorId="4395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">
              <v:textbox>
                <w:txbxContent>
                  <w:p w:rsidRPr="00C15C42" w:rsidR="005F0F31" w:rsidP="004642F0" w:rsidRDefault="005F0F31" w14:paraId="39D0DFDE" w14:textId="77777777">
                    <w:pPr>
                      <w:rPr>
                        <w:color w:val="514DAA" w:themeColor="accent2" w:themeShade="BF"/>
                        <w14:textFill>
                          <w14:solidFill>
                            <w14:schemeClr w14:val="accent2">
                              <w14:alpha w14:val="100000"/>
                              <w14:lumMod w14:val="75000"/>
                            </w14:schemeClr>
                          </w14:solidFill>
                        </w14:textFill>
                      </w:rPr>
                    </w:pPr>
                  </w:p>
                </w:txbxContent>
              </v:textbox>
            </v:rect>
          </w:pict>
        </mc:Fallback>
      </mc:AlternateContent>
    </w:r>
    <w:r w:rsidR="00A71DF2"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2A86F51" wp14:editId="169550B1">
              <wp:simplePos x="0" y="0"/>
              <wp:positionH relativeFrom="column">
                <wp:posOffset>-71582</wp:posOffset>
              </wp:positionH>
              <wp:positionV relativeFrom="paragraph">
                <wp:posOffset>-5081</wp:posOffset>
              </wp:positionV>
              <wp:extent cx="2955290" cy="121286"/>
              <wp:effectExtent l="0" t="0" r="3810" b="5715"/>
              <wp:wrapNone/>
              <wp:docPr id="19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 rot="10800000">
                        <a:off x="0" y="0"/>
                        <a:ext cx="2955290" cy="121286"/>
                        <a:chOff x="0" y="2433178"/>
                        <a:chExt cx="3047999" cy="986297"/>
                      </a:xfrm>
                    </wpg:grpSpPr>
                    <wps:wsp>
                      <wps:cNvPr id="23" name="Rectangle 23"/>
                      <wps:cNvSpPr/>
                      <wps:spPr>
                        <a:xfrm>
                          <a:off x="0" y="2433178"/>
                          <a:ext cx="984926" cy="986297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Rectangle 24"/>
                      <wps:cNvSpPr/>
                      <wps:spPr>
                        <a:xfrm>
                          <a:off x="1044371" y="2433178"/>
                          <a:ext cx="959543" cy="986297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Rectangle 25"/>
                      <wps:cNvSpPr/>
                      <wps:spPr>
                        <a:xfrm>
                          <a:off x="2063028" y="2433178"/>
                          <a:ext cx="984971" cy="986297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>
          <w:pict w14:anchorId="7CDD9847">
            <v:group id="Group 1" style="position:absolute;margin-left:-5.65pt;margin-top:-.4pt;width:232.7pt;height:9.55pt;rotation:180;z-index:-251657216;mso-width-relative:margin;mso-height-relative:margin" coordsize="30479,9862" coordorigin=",24331" o:spid="_x0000_s1026" w14:anchorId="1C2C31A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">
              <v:rect id="Rectangle 23" style="position:absolute;top:24331;width:9849;height:9863;visibility:visible;mso-wrap-style:square;v-text-anchor:middle" o:spid="_x0000_s1027" fillcolor="#8784c7 [320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"/>
              <v:rect id="Rectangle 24" style="position:absolute;left:10443;top:24331;width:9596;height:9863;visibility:visible;mso-wrap-style:square;v-text-anchor:middle" o:spid="_x0000_s1028" fillcolor="#6997af [3207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"/>
              <v:rect id="Rectangle 25" style="position:absolute;left:20630;top:24331;width:9849;height:9863;visibility:visible;mso-wrap-style:square;v-text-anchor:middle" o:spid="_x0000_s1029" fillcolor="#373545 [321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04C2B" w:rsidP="00D210FA" w:rsidRDefault="00804C2B" w14:paraId="4B544CAF" w14:textId="77777777">
      <w:pPr>
        <w:spacing w:after="0"/>
      </w:pPr>
      <w:r>
        <w:separator/>
      </w:r>
    </w:p>
  </w:footnote>
  <w:footnote w:type="continuationSeparator" w:id="0">
    <w:p w:rsidR="00804C2B" w:rsidP="00D210FA" w:rsidRDefault="00804C2B" w14:paraId="5AA004DA" w14:textId="7777777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p14">
  <w:p w:rsidR="00D210FA" w:rsidP="00EA11E9" w:rsidRDefault="00C15C42" w14:paraId="74C789F8" w14:textId="6EA466E9">
    <w:pPr>
      <w:pStyle w:val="Header"/>
      <w:tabs>
        <w:tab w:val="clear" w:pos="4680"/>
        <w:tab w:val="clear" w:pos="9360"/>
        <w:tab w:val="left" w:pos="559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4F9B7FF2" wp14:editId="6C88CEE7">
              <wp:simplePos x="0" y="0"/>
              <wp:positionH relativeFrom="column">
                <wp:posOffset>3216564</wp:posOffset>
              </wp:positionH>
              <wp:positionV relativeFrom="paragraph">
                <wp:posOffset>-6465</wp:posOffset>
              </wp:positionV>
              <wp:extent cx="2955290" cy="2861310"/>
              <wp:effectExtent l="0" t="0" r="3810" b="0"/>
              <wp:wrapNone/>
              <wp:docPr id="18" name="Rectangl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955290" cy="2861310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Pr="000924F1" w:rsidR="00EA11E9" w:rsidP="00EA11E9" w:rsidRDefault="00EA11E9" w14:paraId="3AD79B27" w14:textId="77777777">
                          <w:pPr>
                            <w:rPr>
                              <w:color w:val="C3D5DF" w:themeColor="accent4" w:themeTint="6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id="Rectangle 18" style="position:absolute;margin-left:253.25pt;margin-top:-.5pt;width:232.7pt;height:225.3pt;z-index:-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spid="_x0000_s1026" fillcolor="#c3d5df [1303]" stroked="f" strokeweight="1pt" w14:anchorId="4F9B7FF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">
              <v:textbox>
                <w:txbxContent>
                  <w:p w:rsidRPr="000924F1" w:rsidR="00EA11E9" w:rsidP="00EA11E9" w:rsidRDefault="00EA11E9" w14:paraId="3AD79B27" w14:textId="77777777">
                    <w:pPr>
                      <w:rPr>
                        <w:color w:val="C3D5DF" w:themeColor="accent4" w:themeTint="66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4384" behindDoc="1" locked="0" layoutInCell="1" allowOverlap="1" wp14:anchorId="5AD30118" wp14:editId="38E519BF">
              <wp:simplePos x="0" y="0"/>
              <wp:positionH relativeFrom="column">
                <wp:posOffset>3220720</wp:posOffset>
              </wp:positionH>
              <wp:positionV relativeFrom="paragraph">
                <wp:posOffset>2931706</wp:posOffset>
              </wp:positionV>
              <wp:extent cx="2955290" cy="121286"/>
              <wp:effectExtent l="0" t="0" r="3810" b="5715"/>
              <wp:wrapNone/>
              <wp:docPr id="14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 rot="10800000">
                        <a:off x="0" y="0"/>
                        <a:ext cx="2955290" cy="121286"/>
                        <a:chOff x="0" y="2433178"/>
                        <a:chExt cx="3047999" cy="986297"/>
                      </a:xfrm>
                    </wpg:grpSpPr>
                    <wps:wsp>
                      <wps:cNvPr id="15" name="Rectangle 15"/>
                      <wps:cNvSpPr/>
                      <wps:spPr>
                        <a:xfrm>
                          <a:off x="0" y="2433178"/>
                          <a:ext cx="984926" cy="986297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6" name="Rectangle 16"/>
                      <wps:cNvSpPr/>
                      <wps:spPr>
                        <a:xfrm>
                          <a:off x="1044371" y="2433178"/>
                          <a:ext cx="959543" cy="986297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0" name="Rectangle 20"/>
                      <wps:cNvSpPr/>
                      <wps:spPr>
                        <a:xfrm>
                          <a:off x="2063028" y="2433178"/>
                          <a:ext cx="984971" cy="986297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>
          <w:pict w14:anchorId="28798F85">
            <v:group id="Group 1" style="position:absolute;margin-left:253.6pt;margin-top:230.85pt;width:232.7pt;height:9.55pt;rotation:180;z-index:-251652096;mso-width-relative:margin;mso-height-relative:margin" coordsize="30479,9862" coordorigin=",24331" o:spid="_x0000_s1026" w14:anchorId="26130C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">
              <v:rect id="Rectangle 15" style="position:absolute;top:24331;width:9849;height:9863;visibility:visible;mso-wrap-style:square;v-text-anchor:middle" o:spid="_x0000_s1027" fillcolor="#8784c7 [320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"/>
              <v:rect id="Rectangle 16" style="position:absolute;left:10443;top:24331;width:9596;height:9863;visibility:visible;mso-wrap-style:square;v-text-anchor:middle" o:spid="_x0000_s1028" fillcolor="#6997af [3207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"/>
              <v:rect id="Rectangle 20" style="position:absolute;left:20630;top:24331;width:9849;height:9863;visibility:visible;mso-wrap-style:square;v-text-anchor:middle" o:spid="_x0000_s1029" fillcolor="#373545 [321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9D7A9FE" wp14:editId="1B591E0D">
              <wp:simplePos x="0" y="0"/>
              <wp:positionH relativeFrom="column">
                <wp:posOffset>-71583</wp:posOffset>
              </wp:positionH>
              <wp:positionV relativeFrom="paragraph">
                <wp:posOffset>-6465</wp:posOffset>
              </wp:positionV>
              <wp:extent cx="2955637" cy="7065818"/>
              <wp:effectExtent l="0" t="0" r="3810" b="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955637" cy="7065818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>
          <w:pict w14:anchorId="67709EE4">
            <v:rect id="Rectangle 10" style="position:absolute;margin-left:-5.65pt;margin-top:-.5pt;width:232.75pt;height:556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c3d5df [1303]" stroked="f" strokeweight="1pt" w14:anchorId="1BD008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"/>
          </w:pict>
        </mc:Fallback>
      </mc:AlternateContent>
    </w:r>
    <w:r w:rsidR="000924F1">
      <w:rPr>
        <w:noProof/>
      </w:rPr>
      <mc:AlternateContent>
        <mc:Choice Requires="wpg">
          <w:drawing>
            <wp:anchor distT="0" distB="0" distL="114300" distR="114300" simplePos="0" relativeHeight="251656192" behindDoc="1" locked="0" layoutInCell="1" allowOverlap="1" wp14:anchorId="75E05A1C" wp14:editId="08C19370">
              <wp:simplePos x="0" y="0"/>
              <wp:positionH relativeFrom="column">
                <wp:posOffset>6475819</wp:posOffset>
              </wp:positionH>
              <wp:positionV relativeFrom="paragraph">
                <wp:posOffset>-42672</wp:posOffset>
              </wp:positionV>
              <wp:extent cx="2889131" cy="4645708"/>
              <wp:effectExtent l="0" t="0" r="0" b="2540"/>
              <wp:wrapNone/>
              <wp:docPr id="26" name="Group 26" descr="Design Elements" title="Front Desig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2889131" cy="4645708"/>
                        <a:chOff x="228600" y="0"/>
                        <a:chExt cx="3006725" cy="4837430"/>
                      </a:xfrm>
                    </wpg:grpSpPr>
                    <wps:wsp>
                      <wps:cNvPr id="27" name="Rectangle 27"/>
                      <wps:cNvSpPr/>
                      <wps:spPr>
                        <a:xfrm rot="10800000">
                          <a:off x="1981200" y="0"/>
                          <a:ext cx="1218565" cy="137223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8" name="Rectangle 28"/>
                      <wps:cNvSpPr/>
                      <wps:spPr>
                        <a:xfrm rot="10800000">
                          <a:off x="228600" y="3093720"/>
                          <a:ext cx="609600" cy="61023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9" name="Rectangle 29"/>
                      <wps:cNvSpPr/>
                      <wps:spPr>
                        <a:xfrm rot="10800000">
                          <a:off x="609600" y="350520"/>
                          <a:ext cx="762000" cy="76327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1" name="Rectangle 31"/>
                      <wps:cNvSpPr/>
                      <wps:spPr>
                        <a:xfrm rot="10800000">
                          <a:off x="1371600" y="2971800"/>
                          <a:ext cx="1863725" cy="186563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alpha val="71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2" name="Rectangle 32"/>
                      <wps:cNvSpPr/>
                      <wps:spPr>
                        <a:xfrm rot="10800000">
                          <a:off x="1600200" y="487680"/>
                          <a:ext cx="1143000" cy="1143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3" name="Rectangle 33"/>
                      <wps:cNvSpPr/>
                      <wps:spPr>
                        <a:xfrm rot="10800000">
                          <a:off x="457200" y="320040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4" name="Rectangle 34"/>
                      <wps:cNvSpPr/>
                      <wps:spPr>
                        <a:xfrm rot="10800000">
                          <a:off x="609600" y="1371600"/>
                          <a:ext cx="2394585" cy="24003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5" name="Rectangle 35"/>
                      <wps:cNvSpPr/>
                      <wps:spPr>
                        <a:xfrm rot="10800000">
                          <a:off x="1828800" y="2179320"/>
                          <a:ext cx="1254760" cy="12573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 xmlns:w16du="http://schemas.microsoft.com/office/word/2023/wordml/word16du" xmlns:a="http://schemas.openxmlformats.org/drawingml/2006/main">
          <w:pict w14:anchorId="1BF906FD">
            <v:group id="Group 26" style="position:absolute;margin-left:509.9pt;margin-top:-3.35pt;width:227.5pt;height:365.8pt;z-index:-251660288" alt="Title: Front Design - Description: Design Elements" coordsize="30067,48374" coordorigin="2286" o:spid="_x0000_s1026" w14:anchorId="64CAB11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">
              <o:lock v:ext="edit" aspectratio="t"/>
              <v:rect id="Rectangle 27" style="position:absolute;left:19812;width:12185;height:13722;rotation:180;visibility:visible;mso-wrap-style:square;v-text-anchor:middle" o:spid="_x0000_s1027" fillcolor="#373545 [321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"/>
              <v:rect id="Rectangle 28" style="position:absolute;left:2286;top:30937;width:6096;height:6102;rotation:180;visibility:visible;mso-wrap-style:square;v-text-anchor:middle" o:spid="_x0000_s1028" fillcolor="#373545 [321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"/>
              <v:rect id="Rectangle 29" style="position:absolute;left:6096;top:3505;width:7620;height:7632;rotation:180;visibility:visible;mso-wrap-style:square;v-text-anchor:middle" o:spid="_x0000_s1029" fillcolor="#8784c7 [320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"/>
              <v:rect id="Rectangle 31" style="position:absolute;left:13716;top:29718;width:18637;height:18656;rotation:180;visibility:visible;mso-wrap-style:square;v-text-anchor:middle" o:spid="_x0000_s1030" fillcolor="#6997af [3207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">
                <v:fill opacity="46517f"/>
              </v:rect>
              <v:rect id="Rectangle 32" style="position:absolute;left:16002;top:4876;width:11430;height:11437;rotation:180;visibility:visible;mso-wrap-style:square;v-text-anchor:middle" o:spid="_x0000_s1031" filled="f" strokecolor="#ffc000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"/>
              <v:rect id="Rectangle 33" style="position:absolute;left:4572;top:32004;width:6096;height:6096;rotation:180;visibility:visible;mso-wrap-style:square;v-text-anchor:middle" o:spid="_x0000_s1032" filled="f" strokecolor="#ffc000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"/>
              <v:rect id="Rectangle 34" style="position:absolute;left:6096;top:13716;width:23945;height:24003;rotation:180;visibility:visible;mso-wrap-style:square;v-text-anchor:middle" o:spid="_x0000_s1033" filled="f" strokecolor="white [3212]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"/>
              <v:rect id="Rectangle 35" style="position:absolute;left:18288;top:21793;width:12547;height:12573;rotation:180;visibility:visible;mso-wrap-style:square;v-text-anchor:middle" o:spid="_x0000_s1034" fillcolor="#8784c7 [3205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"/>
            </v:group>
          </w:pict>
        </mc:Fallback>
      </mc:AlternateContent>
    </w:r>
    <w:r w:rsidR="00EA11E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352C9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1C74428D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2AE53E2F"/>
    <w:multiLevelType w:val="multilevel"/>
    <w:tmpl w:val="52A4F67A"/>
    <w:lvl w:ilvl="0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  <w:color w:val="373545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346E2CFD"/>
    <w:multiLevelType w:val="hybridMultilevel"/>
    <w:tmpl w:val="52A4F67A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5FB137B"/>
    <w:multiLevelType w:val="hybridMultilevel"/>
    <w:tmpl w:val="43EAC4E8"/>
    <w:lvl w:ilvl="0" w:tplc="865E3A3A">
      <w:numFmt w:val="bullet"/>
      <w:lvlText w:val="-"/>
      <w:lvlJc w:val="left"/>
      <w:pPr>
        <w:ind w:left="1080" w:hanging="360"/>
      </w:pPr>
      <w:rPr>
        <w:rFonts w:hint="default" w:ascii="Century Schoolbook" w:hAnsi="Century Schoolbook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5" w15:restartNumberingAfterBreak="0">
    <w:nsid w:val="377E0A1A"/>
    <w:multiLevelType w:val="hybridMultilevel"/>
    <w:tmpl w:val="BB4C086E"/>
    <w:lvl w:ilvl="0" w:tplc="3CC4A9C6">
      <w:numFmt w:val="bullet"/>
      <w:lvlText w:val="-"/>
      <w:lvlJc w:val="left"/>
      <w:pPr>
        <w:ind w:left="720" w:hanging="360"/>
      </w:pPr>
      <w:rPr>
        <w:rFonts w:hint="default" w:ascii="Century Schoolbook" w:hAnsi="Century Schoolbook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611B1704"/>
    <w:multiLevelType w:val="multilevel"/>
    <w:tmpl w:val="52A4F67A"/>
    <w:lvl w:ilvl="0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  <w:color w:val="373545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7E1D6E3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7FDE3617"/>
    <w:multiLevelType w:val="hybridMultilevel"/>
    <w:tmpl w:val="BC3AB0C6"/>
    <w:lvl w:ilvl="0" w:tplc="0409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52238073">
    <w:abstractNumId w:val="1"/>
  </w:num>
  <w:num w:numId="2" w16cid:durableId="1466699035">
    <w:abstractNumId w:val="0"/>
  </w:num>
  <w:num w:numId="3" w16cid:durableId="1423867791">
    <w:abstractNumId w:val="7"/>
  </w:num>
  <w:num w:numId="4" w16cid:durableId="379551051">
    <w:abstractNumId w:val="8"/>
  </w:num>
  <w:num w:numId="5" w16cid:durableId="1885830617">
    <w:abstractNumId w:val="3"/>
  </w:num>
  <w:num w:numId="6" w16cid:durableId="1114717506">
    <w:abstractNumId w:val="2"/>
  </w:num>
  <w:num w:numId="7" w16cid:durableId="1408990627">
    <w:abstractNumId w:val="6"/>
  </w:num>
  <w:num w:numId="8" w16cid:durableId="1736123278">
    <w:abstractNumId w:val="5"/>
  </w:num>
  <w:num w:numId="9" w16cid:durableId="12503091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trackRevisions w:val="false"/>
  <w:defaultTabStop w:val="720"/>
  <w:drawingGridHorizontalSpacing w:val="105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1311"/>
    <w:rsid w:val="00012CA5"/>
    <w:rsid w:val="00020407"/>
    <w:rsid w:val="00023293"/>
    <w:rsid w:val="00042CEE"/>
    <w:rsid w:val="00061977"/>
    <w:rsid w:val="000631C1"/>
    <w:rsid w:val="00080379"/>
    <w:rsid w:val="000860C8"/>
    <w:rsid w:val="0008782A"/>
    <w:rsid w:val="000924F1"/>
    <w:rsid w:val="000A065A"/>
    <w:rsid w:val="000C62BB"/>
    <w:rsid w:val="000D4D9E"/>
    <w:rsid w:val="0010267A"/>
    <w:rsid w:val="001065F9"/>
    <w:rsid w:val="00106FC5"/>
    <w:rsid w:val="00117CC0"/>
    <w:rsid w:val="00120DEC"/>
    <w:rsid w:val="001234D3"/>
    <w:rsid w:val="00124C59"/>
    <w:rsid w:val="00132D1B"/>
    <w:rsid w:val="001C5C48"/>
    <w:rsid w:val="001D0A2D"/>
    <w:rsid w:val="001D6CC4"/>
    <w:rsid w:val="001E463F"/>
    <w:rsid w:val="00206405"/>
    <w:rsid w:val="00222B11"/>
    <w:rsid w:val="00222B2D"/>
    <w:rsid w:val="00245F13"/>
    <w:rsid w:val="00253267"/>
    <w:rsid w:val="002823CD"/>
    <w:rsid w:val="00291685"/>
    <w:rsid w:val="002B0A3D"/>
    <w:rsid w:val="002B4576"/>
    <w:rsid w:val="002B5209"/>
    <w:rsid w:val="002F1A74"/>
    <w:rsid w:val="003007A7"/>
    <w:rsid w:val="00301878"/>
    <w:rsid w:val="00305DAE"/>
    <w:rsid w:val="00312698"/>
    <w:rsid w:val="00314702"/>
    <w:rsid w:val="003232DA"/>
    <w:rsid w:val="003257E1"/>
    <w:rsid w:val="00325DEC"/>
    <w:rsid w:val="00333A7D"/>
    <w:rsid w:val="00335F57"/>
    <w:rsid w:val="00346FFA"/>
    <w:rsid w:val="00353880"/>
    <w:rsid w:val="00365E9D"/>
    <w:rsid w:val="00374764"/>
    <w:rsid w:val="0037697C"/>
    <w:rsid w:val="003826A3"/>
    <w:rsid w:val="0038470B"/>
    <w:rsid w:val="00386563"/>
    <w:rsid w:val="00387DEF"/>
    <w:rsid w:val="003A3069"/>
    <w:rsid w:val="003C20B5"/>
    <w:rsid w:val="003C3676"/>
    <w:rsid w:val="003C73B3"/>
    <w:rsid w:val="003E3978"/>
    <w:rsid w:val="003E545F"/>
    <w:rsid w:val="003F3B79"/>
    <w:rsid w:val="004045E5"/>
    <w:rsid w:val="00404C64"/>
    <w:rsid w:val="004059F3"/>
    <w:rsid w:val="00411967"/>
    <w:rsid w:val="00415E77"/>
    <w:rsid w:val="00421496"/>
    <w:rsid w:val="00422C27"/>
    <w:rsid w:val="0044367C"/>
    <w:rsid w:val="00453502"/>
    <w:rsid w:val="004642F0"/>
    <w:rsid w:val="004961C0"/>
    <w:rsid w:val="004D510C"/>
    <w:rsid w:val="00500564"/>
    <w:rsid w:val="005011B9"/>
    <w:rsid w:val="0051102B"/>
    <w:rsid w:val="00514382"/>
    <w:rsid w:val="005361FD"/>
    <w:rsid w:val="00537C6B"/>
    <w:rsid w:val="00547A31"/>
    <w:rsid w:val="005536F0"/>
    <w:rsid w:val="005838BC"/>
    <w:rsid w:val="005C019A"/>
    <w:rsid w:val="005C041A"/>
    <w:rsid w:val="005C3EDD"/>
    <w:rsid w:val="005D00F2"/>
    <w:rsid w:val="005E5F35"/>
    <w:rsid w:val="005E61E0"/>
    <w:rsid w:val="005F0F31"/>
    <w:rsid w:val="006024ED"/>
    <w:rsid w:val="0061793F"/>
    <w:rsid w:val="0062123A"/>
    <w:rsid w:val="00622D70"/>
    <w:rsid w:val="00644270"/>
    <w:rsid w:val="00655287"/>
    <w:rsid w:val="006605F8"/>
    <w:rsid w:val="00662D24"/>
    <w:rsid w:val="006676A1"/>
    <w:rsid w:val="00672647"/>
    <w:rsid w:val="00681743"/>
    <w:rsid w:val="006833BD"/>
    <w:rsid w:val="00690931"/>
    <w:rsid w:val="006943DF"/>
    <w:rsid w:val="006A4D8B"/>
    <w:rsid w:val="006A7189"/>
    <w:rsid w:val="006C7F1D"/>
    <w:rsid w:val="006D2C11"/>
    <w:rsid w:val="006E2D42"/>
    <w:rsid w:val="006F1A19"/>
    <w:rsid w:val="006F1E83"/>
    <w:rsid w:val="006F43AD"/>
    <w:rsid w:val="00753E59"/>
    <w:rsid w:val="00787C68"/>
    <w:rsid w:val="007C7319"/>
    <w:rsid w:val="007D43B3"/>
    <w:rsid w:val="007D75CF"/>
    <w:rsid w:val="007E0D74"/>
    <w:rsid w:val="007F20B4"/>
    <w:rsid w:val="007F525E"/>
    <w:rsid w:val="0080255E"/>
    <w:rsid w:val="00804C2B"/>
    <w:rsid w:val="008137D4"/>
    <w:rsid w:val="00816146"/>
    <w:rsid w:val="0082695D"/>
    <w:rsid w:val="0083044C"/>
    <w:rsid w:val="0085182D"/>
    <w:rsid w:val="008709F5"/>
    <w:rsid w:val="00877A91"/>
    <w:rsid w:val="00884E86"/>
    <w:rsid w:val="00890FCF"/>
    <w:rsid w:val="008927FF"/>
    <w:rsid w:val="008A4365"/>
    <w:rsid w:val="008B71A9"/>
    <w:rsid w:val="008C099D"/>
    <w:rsid w:val="008E3921"/>
    <w:rsid w:val="008E7305"/>
    <w:rsid w:val="008F7430"/>
    <w:rsid w:val="00917C65"/>
    <w:rsid w:val="00933B34"/>
    <w:rsid w:val="0094702A"/>
    <w:rsid w:val="00967DAB"/>
    <w:rsid w:val="00973446"/>
    <w:rsid w:val="00991A53"/>
    <w:rsid w:val="00996C7E"/>
    <w:rsid w:val="00996F4E"/>
    <w:rsid w:val="009E5639"/>
    <w:rsid w:val="00A03A3B"/>
    <w:rsid w:val="00A312E0"/>
    <w:rsid w:val="00A31F33"/>
    <w:rsid w:val="00A41942"/>
    <w:rsid w:val="00A65434"/>
    <w:rsid w:val="00A70A62"/>
    <w:rsid w:val="00A71DA8"/>
    <w:rsid w:val="00A71DF2"/>
    <w:rsid w:val="00A74B13"/>
    <w:rsid w:val="00A80C33"/>
    <w:rsid w:val="00A83BCD"/>
    <w:rsid w:val="00A913ED"/>
    <w:rsid w:val="00A9489F"/>
    <w:rsid w:val="00AB0E70"/>
    <w:rsid w:val="00AB1210"/>
    <w:rsid w:val="00AB770D"/>
    <w:rsid w:val="00AC1620"/>
    <w:rsid w:val="00AC4709"/>
    <w:rsid w:val="00AE48F7"/>
    <w:rsid w:val="00AF2088"/>
    <w:rsid w:val="00AF3406"/>
    <w:rsid w:val="00AF5FB0"/>
    <w:rsid w:val="00B0080A"/>
    <w:rsid w:val="00B0538C"/>
    <w:rsid w:val="00B16C1D"/>
    <w:rsid w:val="00B2139E"/>
    <w:rsid w:val="00B30C16"/>
    <w:rsid w:val="00B354E9"/>
    <w:rsid w:val="00B36C65"/>
    <w:rsid w:val="00B37AB8"/>
    <w:rsid w:val="00B418DE"/>
    <w:rsid w:val="00B46A32"/>
    <w:rsid w:val="00B47FE7"/>
    <w:rsid w:val="00B5799A"/>
    <w:rsid w:val="00B639C0"/>
    <w:rsid w:val="00B67824"/>
    <w:rsid w:val="00B72C7F"/>
    <w:rsid w:val="00BB0353"/>
    <w:rsid w:val="00BB5EA5"/>
    <w:rsid w:val="00BB60B2"/>
    <w:rsid w:val="00BC652C"/>
    <w:rsid w:val="00BE029E"/>
    <w:rsid w:val="00BE15BA"/>
    <w:rsid w:val="00C11311"/>
    <w:rsid w:val="00C15C42"/>
    <w:rsid w:val="00C25161"/>
    <w:rsid w:val="00C83332"/>
    <w:rsid w:val="00C95E04"/>
    <w:rsid w:val="00C964BC"/>
    <w:rsid w:val="00CA6ABE"/>
    <w:rsid w:val="00CA7769"/>
    <w:rsid w:val="00CB59EF"/>
    <w:rsid w:val="00CC0A8F"/>
    <w:rsid w:val="00CC24B6"/>
    <w:rsid w:val="00CC30CE"/>
    <w:rsid w:val="00CC59C0"/>
    <w:rsid w:val="00CD3A64"/>
    <w:rsid w:val="00CE08CD"/>
    <w:rsid w:val="00D0664A"/>
    <w:rsid w:val="00D175EE"/>
    <w:rsid w:val="00D210FA"/>
    <w:rsid w:val="00D30F1D"/>
    <w:rsid w:val="00D5342A"/>
    <w:rsid w:val="00D546B0"/>
    <w:rsid w:val="00D57231"/>
    <w:rsid w:val="00D8229D"/>
    <w:rsid w:val="00D87B48"/>
    <w:rsid w:val="00D91203"/>
    <w:rsid w:val="00D94FD1"/>
    <w:rsid w:val="00DB1D23"/>
    <w:rsid w:val="00DB420A"/>
    <w:rsid w:val="00DB71CD"/>
    <w:rsid w:val="00DD3EE1"/>
    <w:rsid w:val="00DE3122"/>
    <w:rsid w:val="00E04122"/>
    <w:rsid w:val="00E15E25"/>
    <w:rsid w:val="00E2184E"/>
    <w:rsid w:val="00E22AAE"/>
    <w:rsid w:val="00E4196D"/>
    <w:rsid w:val="00E55D74"/>
    <w:rsid w:val="00E71CA5"/>
    <w:rsid w:val="00E758B5"/>
    <w:rsid w:val="00E81234"/>
    <w:rsid w:val="00EA11E9"/>
    <w:rsid w:val="00EA120D"/>
    <w:rsid w:val="00EA4523"/>
    <w:rsid w:val="00EA49C3"/>
    <w:rsid w:val="00EB5E14"/>
    <w:rsid w:val="00EC59FB"/>
    <w:rsid w:val="00EF5620"/>
    <w:rsid w:val="00F179C7"/>
    <w:rsid w:val="00F31D34"/>
    <w:rsid w:val="00F40B1E"/>
    <w:rsid w:val="00F50168"/>
    <w:rsid w:val="00F50D34"/>
    <w:rsid w:val="00F523F4"/>
    <w:rsid w:val="00F61360"/>
    <w:rsid w:val="00F6386E"/>
    <w:rsid w:val="00F91779"/>
    <w:rsid w:val="00F95015"/>
    <w:rsid w:val="00FA646E"/>
    <w:rsid w:val="00FC3FC3"/>
    <w:rsid w:val="00FC538A"/>
    <w:rsid w:val="00FD129A"/>
    <w:rsid w:val="00FE2B9F"/>
    <w:rsid w:val="00FE32EF"/>
    <w:rsid w:val="00FE3B0A"/>
    <w:rsid w:val="00FF3CF0"/>
    <w:rsid w:val="08278E45"/>
    <w:rsid w:val="14FB2433"/>
    <w:rsid w:val="488C0E5A"/>
    <w:rsid w:val="58DA95D0"/>
    <w:rsid w:val="6A6ED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E08EEC"/>
  <w14:defaultImageDpi w14:val="32767"/>
  <w15:chartTrackingRefBased/>
  <w15:docId w15:val="{43D1E7A3-ADF5-44E7-9361-9AC0F030F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semiHidden="1" w:qFormat="1"/>
    <w:lsdException w:name="heading 4" w:uiPriority="0" w:semiHidden="1" w:unhideWhenUsed="1" w:qFormat="1"/>
    <w:lsdException w:name="heading 5" w:uiPriority="9" w:semiHidden="1" w:qFormat="1"/>
    <w:lsdException w:name="heading 6" w:uiPriority="9" w:semiHidden="1" w:qFormat="1"/>
    <w:lsdException w:name="heading 7" w:uiPriority="9" w:semiHidden="1" w:qFormat="1"/>
    <w:lsdException w:name="heading 8" w:uiPriority="9" w:semiHidden="1" w:qFormat="1"/>
    <w:lsdException w:name="heading 9" w:uiPriority="9" w:semiHidden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qFormat="1"/>
    <w:lsdException w:name="Intense Emphasis" w:uiPriority="21"/>
    <w:lsdException w:name="Subtle Reference" w:uiPriority="31"/>
    <w:lsdException w:name="Intense Reference" w:uiPriority="32"/>
    <w:lsdException w:name="Book Title" w:uiPriority="33" w:semiHidden="1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A70A62"/>
    <w:pPr>
      <w:spacing w:after="200"/>
    </w:pPr>
    <w:rPr>
      <w:rFonts w:eastAsia="Times New Roman" w:cs="Times New Roman"/>
      <w:sz w:val="22"/>
    </w:rPr>
  </w:style>
  <w:style w:type="paragraph" w:styleId="Heading1">
    <w:name w:val="heading 1"/>
    <w:basedOn w:val="Heading4"/>
    <w:next w:val="Normal"/>
    <w:link w:val="Heading1Char"/>
    <w:uiPriority w:val="9"/>
    <w:qFormat/>
    <w:rsid w:val="00B418DE"/>
    <w:pPr>
      <w:outlineLvl w:val="0"/>
    </w:pPr>
    <w:rPr>
      <w:color w:val="373545" w:themeColor="text2"/>
    </w:rPr>
  </w:style>
  <w:style w:type="paragraph" w:styleId="Heading2">
    <w:name w:val="heading 2"/>
    <w:basedOn w:val="Heading4"/>
    <w:next w:val="Normal"/>
    <w:link w:val="Heading2Char"/>
    <w:uiPriority w:val="9"/>
    <w:qFormat/>
    <w:rsid w:val="00B418DE"/>
    <w:pPr>
      <w:outlineLvl w:val="1"/>
    </w:pPr>
    <w:rPr>
      <w:color w:val="FFFFFF" w:themeColor="background1"/>
    </w:rPr>
  </w:style>
  <w:style w:type="paragraph" w:styleId="Heading4">
    <w:name w:val="heading 4"/>
    <w:next w:val="Normal"/>
    <w:link w:val="Heading4Char"/>
    <w:semiHidden/>
    <w:qFormat/>
    <w:rsid w:val="0085182D"/>
    <w:pPr>
      <w:spacing w:after="240"/>
      <w:outlineLvl w:val="3"/>
    </w:pPr>
    <w:rPr>
      <w:rFonts w:eastAsia="Times New Roman" w:cs="Arial"/>
      <w:b/>
      <w:noProof/>
      <w:color w:val="8784C7" w:themeColor="accent2"/>
      <w:spacing w:val="10"/>
      <w:sz w:val="28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D6CC4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eading4Char" w:customStyle="1">
    <w:name w:val="Heading 4 Char"/>
    <w:basedOn w:val="DefaultParagraphFont"/>
    <w:link w:val="Heading4"/>
    <w:semiHidden/>
    <w:rsid w:val="00A70A62"/>
    <w:rPr>
      <w:rFonts w:eastAsia="Times New Roman" w:cs="Arial"/>
      <w:b/>
      <w:noProof/>
      <w:color w:val="8784C7" w:themeColor="accent2"/>
      <w:spacing w:val="10"/>
      <w:sz w:val="28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253267"/>
    <w:pPr>
      <w:contextualSpacing/>
    </w:pPr>
    <w:rPr>
      <w:rFonts w:asciiTheme="majorHAnsi" w:hAnsiTheme="majorHAnsi" w:eastAsiaTheme="majorEastAsia" w:cstheme="majorBidi"/>
      <w:b/>
      <w:color w:val="FFFFFF" w:themeColor="background1"/>
      <w:spacing w:val="-10"/>
      <w:kern w:val="28"/>
      <w:sz w:val="48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53267"/>
    <w:rPr>
      <w:rFonts w:asciiTheme="majorHAnsi" w:hAnsiTheme="majorHAnsi" w:eastAsiaTheme="majorEastAsia" w:cstheme="majorBidi"/>
      <w:b/>
      <w:color w:val="FFFFFF" w:themeColor="background1"/>
      <w:spacing w:val="-10"/>
      <w:kern w:val="28"/>
      <w:sz w:val="48"/>
      <w:szCs w:val="56"/>
    </w:rPr>
  </w:style>
  <w:style w:type="paragraph" w:styleId="ListParagraph">
    <w:name w:val="List Paragraph"/>
    <w:basedOn w:val="Normal"/>
    <w:uiPriority w:val="34"/>
    <w:semiHidden/>
    <w:rsid w:val="00877A91"/>
    <w:pPr>
      <w:ind w:left="720"/>
      <w:contextualSpacing/>
    </w:pPr>
  </w:style>
  <w:style w:type="character" w:styleId="Strong">
    <w:name w:val="Strong"/>
    <w:basedOn w:val="DefaultParagraphFont"/>
    <w:uiPriority w:val="22"/>
    <w:semiHidden/>
    <w:rsid w:val="00967DAB"/>
    <w:rPr>
      <w:b/>
      <w:bCs/>
    </w:rPr>
  </w:style>
  <w:style w:type="character" w:styleId="Heading1Char" w:customStyle="1">
    <w:name w:val="Heading 1 Char"/>
    <w:basedOn w:val="DefaultParagraphFont"/>
    <w:link w:val="Heading1"/>
    <w:uiPriority w:val="9"/>
    <w:rsid w:val="00B418DE"/>
    <w:rPr>
      <w:rFonts w:eastAsia="Times New Roman" w:cs="Arial"/>
      <w:b/>
      <w:noProof/>
      <w:color w:val="373545" w:themeColor="text2"/>
      <w:spacing w:val="10"/>
      <w:sz w:val="28"/>
      <w:szCs w:val="32"/>
    </w:rPr>
  </w:style>
  <w:style w:type="character" w:styleId="Hashtag1" w:customStyle="1">
    <w:name w:val="Hashtag1"/>
    <w:basedOn w:val="DefaultParagraphFont"/>
    <w:uiPriority w:val="99"/>
    <w:semiHidden/>
    <w:rsid w:val="00967DAB"/>
    <w:rPr>
      <w:color w:val="2B579A"/>
      <w:shd w:val="clear" w:color="auto" w:fill="E6E6E6"/>
    </w:rPr>
  </w:style>
  <w:style w:type="character" w:styleId="IntenseEmphasis">
    <w:name w:val="Intense Emphasis"/>
    <w:basedOn w:val="DefaultParagraphFont"/>
    <w:uiPriority w:val="21"/>
    <w:semiHidden/>
    <w:rsid w:val="00967DAB"/>
    <w:rPr>
      <w:i/>
      <w:iCs/>
      <w:color w:val="AD84C6" w:themeColor="accent1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rsid w:val="00967DAB"/>
    <w:pPr>
      <w:pBdr>
        <w:top w:val="single" w:color="AD84C6" w:themeColor="accent1" w:sz="4" w:space="10"/>
        <w:bottom w:val="single" w:color="AD84C6" w:themeColor="accent1" w:sz="4" w:space="10"/>
      </w:pBdr>
      <w:spacing w:before="360" w:after="360"/>
      <w:ind w:left="864" w:right="864"/>
      <w:jc w:val="center"/>
    </w:pPr>
    <w:rPr>
      <w:i/>
      <w:iCs/>
      <w:color w:val="AD84C6" w:themeColor="accent1"/>
    </w:rPr>
  </w:style>
  <w:style w:type="character" w:styleId="IntenseQuoteChar" w:customStyle="1">
    <w:name w:val="Intense Quote Char"/>
    <w:basedOn w:val="DefaultParagraphFont"/>
    <w:link w:val="IntenseQuote"/>
    <w:uiPriority w:val="30"/>
    <w:semiHidden/>
    <w:rsid w:val="00967DAB"/>
    <w:rPr>
      <w:rFonts w:eastAsia="Times New Roman" w:cs="Times New Roman"/>
      <w:i/>
      <w:iCs/>
      <w:color w:val="AD84C6" w:themeColor="accent1"/>
      <w:sz w:val="21"/>
    </w:rPr>
  </w:style>
  <w:style w:type="character" w:styleId="IntenseReference">
    <w:name w:val="Intense Reference"/>
    <w:basedOn w:val="DefaultParagraphFont"/>
    <w:uiPriority w:val="32"/>
    <w:semiHidden/>
    <w:rsid w:val="00967DAB"/>
    <w:rPr>
      <w:b/>
      <w:bCs/>
      <w:smallCaps/>
      <w:color w:val="AD84C6" w:themeColor="accent1"/>
      <w:spacing w:val="5"/>
    </w:rPr>
  </w:style>
  <w:style w:type="character" w:styleId="SubtleReference">
    <w:name w:val="Subtle Reference"/>
    <w:basedOn w:val="DefaultParagraphFont"/>
    <w:uiPriority w:val="31"/>
    <w:semiHidden/>
    <w:rsid w:val="00967DAB"/>
    <w:rPr>
      <w:smallCaps/>
      <w:color w:val="5A5A5A" w:themeColor="text1" w:themeTint="A5"/>
    </w:rPr>
  </w:style>
  <w:style w:type="character" w:styleId="UnresolvedMention1" w:customStyle="1">
    <w:name w:val="Unresolved Mention1"/>
    <w:basedOn w:val="DefaultParagraphFont"/>
    <w:uiPriority w:val="99"/>
    <w:semiHidden/>
    <w:rsid w:val="00967DAB"/>
    <w:rPr>
      <w:color w:val="808080"/>
      <w:shd w:val="clear" w:color="auto" w:fill="E6E6E6"/>
    </w:rPr>
  </w:style>
  <w:style w:type="character" w:styleId="Heading2Char" w:customStyle="1">
    <w:name w:val="Heading 2 Char"/>
    <w:basedOn w:val="DefaultParagraphFont"/>
    <w:link w:val="Heading2"/>
    <w:uiPriority w:val="9"/>
    <w:rsid w:val="00B418DE"/>
    <w:rPr>
      <w:rFonts w:eastAsia="Times New Roman" w:cs="Arial"/>
      <w:b/>
      <w:noProof/>
      <w:color w:val="FFFFFF" w:themeColor="background1"/>
      <w:spacing w:val="10"/>
      <w:sz w:val="28"/>
      <w:szCs w:val="32"/>
    </w:rPr>
  </w:style>
  <w:style w:type="paragraph" w:styleId="NormalTextDarkBackground" w:customStyle="1">
    <w:name w:val="Normal Text Dark Background"/>
    <w:basedOn w:val="Normal"/>
    <w:qFormat/>
    <w:rsid w:val="00D210FA"/>
    <w:rPr>
      <w:color w:val="FFFFFF" w:themeColor="background1"/>
    </w:rPr>
  </w:style>
  <w:style w:type="paragraph" w:styleId="Header">
    <w:name w:val="header"/>
    <w:basedOn w:val="Normal"/>
    <w:link w:val="HeaderChar"/>
    <w:uiPriority w:val="99"/>
    <w:semiHidden/>
    <w:rsid w:val="00D210FA"/>
    <w:pPr>
      <w:tabs>
        <w:tab w:val="center" w:pos="4680"/>
        <w:tab w:val="right" w:pos="9360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semiHidden/>
    <w:rsid w:val="00A70A62"/>
    <w:rPr>
      <w:rFonts w:eastAsia="Times New Roman" w:cs="Times New Roman"/>
      <w:sz w:val="22"/>
    </w:rPr>
  </w:style>
  <w:style w:type="paragraph" w:styleId="Footer">
    <w:name w:val="footer"/>
    <w:basedOn w:val="Normal"/>
    <w:link w:val="FooterChar"/>
    <w:uiPriority w:val="99"/>
    <w:semiHidden/>
    <w:rsid w:val="00D210FA"/>
    <w:pPr>
      <w:tabs>
        <w:tab w:val="center" w:pos="4680"/>
        <w:tab w:val="right" w:pos="9360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semiHidden/>
    <w:rsid w:val="00A70A62"/>
    <w:rPr>
      <w:rFonts w:eastAsia="Times New Roman" w:cs="Times New Roman"/>
      <w:sz w:val="22"/>
    </w:rPr>
  </w:style>
  <w:style w:type="paragraph" w:styleId="NoSpacing">
    <w:name w:val="No Spacing"/>
    <w:uiPriority w:val="1"/>
    <w:semiHidden/>
    <w:qFormat/>
    <w:rsid w:val="00CC0A8F"/>
    <w:rPr>
      <w:rFonts w:eastAsia="Times New Roman" w:cs="Times New Roman"/>
      <w:sz w:val="22"/>
    </w:rPr>
  </w:style>
  <w:style w:type="character" w:styleId="PlaceholderText">
    <w:name w:val="Placeholder Text"/>
    <w:basedOn w:val="DefaultParagraphFont"/>
    <w:uiPriority w:val="99"/>
    <w:semiHidden/>
    <w:rsid w:val="00206405"/>
    <w:rPr>
      <w:color w:val="808080"/>
    </w:rPr>
  </w:style>
  <w:style w:type="paragraph" w:styleId="Quote">
    <w:name w:val="Quote"/>
    <w:basedOn w:val="Title"/>
    <w:next w:val="Normal"/>
    <w:link w:val="QuoteChar"/>
    <w:uiPriority w:val="29"/>
    <w:qFormat/>
    <w:rsid w:val="00B67824"/>
    <w:pPr>
      <w:jc w:val="center"/>
    </w:pPr>
    <w:rPr>
      <w:noProof/>
      <w:color w:val="373545" w:themeColor="text2"/>
      <w:szCs w:val="100"/>
    </w:rPr>
  </w:style>
  <w:style w:type="character" w:styleId="QuoteChar" w:customStyle="1">
    <w:name w:val="Quote Char"/>
    <w:basedOn w:val="DefaultParagraphFont"/>
    <w:link w:val="Quote"/>
    <w:uiPriority w:val="29"/>
    <w:rsid w:val="00B67824"/>
    <w:rPr>
      <w:rFonts w:asciiTheme="majorHAnsi" w:hAnsiTheme="majorHAnsi" w:eastAsiaTheme="majorEastAsia" w:cstheme="majorBidi"/>
      <w:b/>
      <w:noProof/>
      <w:color w:val="373545" w:themeColor="text2"/>
      <w:spacing w:val="-10"/>
      <w:kern w:val="28"/>
      <w:sz w:val="48"/>
      <w:szCs w:val="100"/>
    </w:rPr>
  </w:style>
  <w:style w:type="character" w:styleId="Hyperlink">
    <w:name w:val="Hyperlink"/>
    <w:basedOn w:val="DefaultParagraphFont"/>
    <w:uiPriority w:val="99"/>
    <w:unhideWhenUsed/>
    <w:rsid w:val="00A74B13"/>
    <w:rPr>
      <w:color w:val="69A020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860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860C8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0860C8"/>
    <w:rPr>
      <w:rFonts w:eastAsia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860C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0860C8"/>
    <w:rPr>
      <w:rFonts w:eastAsia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0C8"/>
    <w:pPr>
      <w:spacing w:after="0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0860C8"/>
    <w:rPr>
      <w:rFonts w:ascii="Segoe UI" w:hAnsi="Segoe UI" w:eastAsia="Times New Roman" w:cs="Segoe UI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0924F1"/>
    <w:rPr>
      <w:color w:val="8C8C8C" w:themeColor="followedHyperlink"/>
      <w:u w:val="single"/>
    </w:rPr>
  </w:style>
  <w:style w:type="character" w:styleId="UnresolvedMention2" w:customStyle="1">
    <w:name w:val="Unresolved Mention2"/>
    <w:basedOn w:val="DefaultParagraphFont"/>
    <w:uiPriority w:val="99"/>
    <w:semiHidden/>
    <w:unhideWhenUsed/>
    <w:rsid w:val="00A71DF2"/>
    <w:rPr>
      <w:color w:val="605E5C"/>
      <w:shd w:val="clear" w:color="auto" w:fill="E1DFDD"/>
    </w:rPr>
  </w:style>
  <w:style w:type="character" w:styleId="UnresolvedMention3" w:customStyle="1">
    <w:name w:val="Unresolved Mention3"/>
    <w:basedOn w:val="DefaultParagraphFont"/>
    <w:uiPriority w:val="99"/>
    <w:rsid w:val="006F1A19"/>
    <w:rPr>
      <w:color w:val="605E5C"/>
      <w:shd w:val="clear" w:color="auto" w:fill="E1DFDD"/>
    </w:rPr>
  </w:style>
  <w:style w:type="character" w:styleId="UnresolvedMention4" w:customStyle="1">
    <w:name w:val="Unresolved Mention4"/>
    <w:basedOn w:val="DefaultParagraphFont"/>
    <w:uiPriority w:val="99"/>
    <w:semiHidden/>
    <w:unhideWhenUsed/>
    <w:rsid w:val="003826A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117CC0"/>
    <w:rPr>
      <w:rFonts w:eastAsia="Times New Roman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11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image" Target="media/image8.jpg" Id="rId18" /><Relationship Type="http://schemas.openxmlformats.org/officeDocument/2006/relationships/theme" Target="theme/theme1.xml" Id="rId26" /><Relationship Type="http://schemas.openxmlformats.org/officeDocument/2006/relationships/customXml" Target="../customXml/item3.xml" Id="rId3" /><Relationship Type="http://schemas.openxmlformats.org/officeDocument/2006/relationships/image" Target="media/image11.png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fontTable" Target="fontTable.xml" Id="rId25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footer" Target="footer1.xml" Id="rId24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header" Target="header1.xml" Id="rId23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elenski\AppData\Roaming\Microsoft\Templates\Education%20brochure.dotx" TargetMode="External"/></Relationships>
</file>

<file path=word/theme/theme1.xml><?xml version="1.0" encoding="utf-8"?>
<a:theme xmlns:a="http://schemas.openxmlformats.org/drawingml/2006/main" name="Office Theme">
  <a:themeElements>
    <a:clrScheme name="Violet">
      <a:dk1>
        <a:sysClr val="windowText" lastClr="000000"/>
      </a:dk1>
      <a:lt1>
        <a:sysClr val="window" lastClr="FFFFFF"/>
      </a:lt1>
      <a:dk2>
        <a:srgbClr val="373545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Custom 6">
      <a:majorFont>
        <a:latin typeface="Century Schoolbook"/>
        <a:ea typeface=""/>
        <a:cs typeface=""/>
      </a:majorFont>
      <a:minorFont>
        <a:latin typeface="Century School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7" ma:contentTypeDescription="Create a new document." ma:contentTypeScope="" ma:versionID="71aff31462b4074963b8c698d1c1c68f">
  <xsd:schema xmlns:xsd="http://www.w3.org/2001/XMLSchema" xmlns:xs="http://www.w3.org/2001/XMLSchema" xmlns:p="http://schemas.microsoft.com/office/2006/metadata/properties" xmlns:ns2="6dc4bcd6-49db-4c07-9060-8acfc67cef9f" xmlns:ns3="fb0879af-3eba-417a-a55a-ffe6dcd6ca77" targetNamespace="http://schemas.microsoft.com/office/2006/metadata/properties" ma:root="true" ma:fieldsID="e3831fb232ece3fdb834cba9867a0e69" ns2:_="" ns3:_=""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13CB3A-8C99-4644-8225-71428C87DD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6F64496-A6AD-4AA8-96B4-0EF57D2D016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5230AB7-68AA-4AA8-BC39-2980A2DD6D3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0FF466-8949-431D-B15E-EE55F000A25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Education%20brochure.dotx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dom-user</dc:creator>
  <keywords/>
  <dc:description/>
  <lastModifiedBy>Melanie Fritz</lastModifiedBy>
  <revision>4</revision>
  <lastPrinted>2018-10-03T14:44:00.0000000Z</lastPrinted>
  <dcterms:created xsi:type="dcterms:W3CDTF">2023-08-17T13:34:00.0000000Z</dcterms:created>
  <dcterms:modified xsi:type="dcterms:W3CDTF">2023-08-17T13:36:01.4800056Z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3970013</vt:lpwstr>
  </property>
  <property fmtid="{D5CDD505-2E9C-101B-9397-08002B2CF9AE}" pid="3" name="NXPowerLiteSettings">
    <vt:lpwstr>C7000400038000</vt:lpwstr>
  </property>
  <property fmtid="{D5CDD505-2E9C-101B-9397-08002B2CF9AE}" pid="4" name="NXPowerLiteVersion">
    <vt:lpwstr>S8.2.1</vt:lpwstr>
  </property>
  <property fmtid="{D5CDD505-2E9C-101B-9397-08002B2CF9AE}" pid="5" name="ContentTypeId">
    <vt:lpwstr>0x010100DEEA25CC0A0AC24199CDC46C25B8B0BC</vt:lpwstr>
  </property>
</Properties>
</file>